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4310" cy="10636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14900" cy="41433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B741CBA"/>
    <w:rsid w:val="08306140"/>
    <w:rsid w:val="0A153DAD"/>
    <w:rsid w:val="0B741CBA"/>
    <w:rsid w:val="30EF709E"/>
    <w:rsid w:val="3750040D"/>
    <w:rsid w:val="37B352C1"/>
    <w:rsid w:val="380864D5"/>
    <w:rsid w:val="60CF6AC6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ongwill-nas\&#37096;&#38376;&#31354;&#38388;\&#25307;&#26631;&#19977;&#37096;\&#20027;&#26426;\2023&#24180;&#25307;&#26631;&#19994;&#21153;\&#32993;&#25935;-2023\&#35199;&#23433;&#24066;&#20844;&#23433;&#23616;\&#35686;&#26381;&#26381;&#35013;\&#26032;&#24314;&#25991;&#20214;&#22841;\DOC1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2023-06-27T10:47:00Z</dcterms:created>
  <dc:creator>Administrator</dc:creator>
  <cp:lastModifiedBy>Administrator</cp:lastModifiedBy>
  <dcterms:modified xsi:type="dcterms:W3CDTF">2023-06-27T10:50:33Z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255ADF6F1EDC443C93C1B23FBF92E225_13</vt:lpwstr>
  </property>
</Properties>
</file>