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4467225" cy="1743075"/>
            <wp:effectExtent l="0" t="0" r="952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172075" cy="462915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72075" cy="462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4YmMyNWQ2Y2M3OWYyYTNkODRjNzI2NDZlMDYwNzIifQ=="/>
  </w:docVars>
  <w:rsids>
    <w:rsidRoot w:val="0B741CBA"/>
    <w:rsid w:val="08306140"/>
    <w:rsid w:val="0A153DAD"/>
    <w:rsid w:val="0B741CBA"/>
    <w:rsid w:val="30EF709E"/>
    <w:rsid w:val="3750040D"/>
    <w:rsid w:val="37B352C1"/>
    <w:rsid w:val="380864D5"/>
    <w:rsid w:val="515C0C5D"/>
    <w:rsid w:val="60CF6AC6"/>
    <w:rsid w:val="6A811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longwill-nas\&#37096;&#38376;&#31354;&#38388;\&#25307;&#26631;&#19977;&#37096;\&#20027;&#26426;\2023&#24180;&#25307;&#26631;&#19994;&#21153;\&#32993;&#25935;-2023\&#35199;&#23433;&#24066;&#20844;&#23433;&#23616;\&#35686;&#26381;&#26381;&#35013;\&#26032;&#24314;&#25991;&#20214;&#22841;\DOC1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DOC10.docx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2023-06-27T10:47:00Z</dcterms:created>
  <dc:creator>Administrator</dc:creator>
  <cp:lastModifiedBy>Administrator</cp:lastModifiedBy>
  <dcterms:modified xsi:type="dcterms:W3CDTF">2023-06-27T10:56:13Z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75FB178C467D4521AC088BE64E077D57_13</vt:lpwstr>
  </property>
</Properties>
</file>