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524375" cy="167640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924425" cy="500062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500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0B741CBA"/>
    <w:rsid w:val="08306140"/>
    <w:rsid w:val="0A153DAD"/>
    <w:rsid w:val="0B741CBA"/>
    <w:rsid w:val="2BB47C8E"/>
    <w:rsid w:val="30EF709E"/>
    <w:rsid w:val="3750040D"/>
    <w:rsid w:val="37B352C1"/>
    <w:rsid w:val="380864D5"/>
    <w:rsid w:val="515C0C5D"/>
    <w:rsid w:val="60CF6AC6"/>
    <w:rsid w:val="6A81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longwill-nas\&#37096;&#38376;&#31354;&#38388;\&#25307;&#26631;&#19977;&#37096;\&#20027;&#26426;\2023&#24180;&#25307;&#26631;&#19994;&#21153;\&#32993;&#25935;-2023\&#35199;&#23433;&#24066;&#20844;&#23433;&#23616;\&#35686;&#26381;&#26381;&#35013;\&#26032;&#24314;&#25991;&#20214;&#22841;\DOC1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2023-06-27T10:47:00Z</dcterms:created>
  <dc:creator>Administrator</dc:creator>
  <cp:lastModifiedBy>Administrator</cp:lastModifiedBy>
  <dcterms:modified xsi:type="dcterms:W3CDTF">2023-06-27T10:59:17Z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8E768B36AFE5445BBCBB7A1D6D6DF18F_13</vt:lpwstr>
  </property>
</Properties>
</file>