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38750" cy="1609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048125" cy="44196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B741CBA"/>
    <w:rsid w:val="08306140"/>
    <w:rsid w:val="0A153DAD"/>
    <w:rsid w:val="0B741CBA"/>
    <w:rsid w:val="30EF709E"/>
    <w:rsid w:val="37B352C1"/>
    <w:rsid w:val="380864D5"/>
    <w:rsid w:val="60CF6AC6"/>
    <w:rsid w:val="6A81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ongwill-nas\&#37096;&#38376;&#31354;&#38388;\&#25307;&#26631;&#19977;&#37096;\&#20027;&#26426;\2023&#24180;&#25307;&#26631;&#19994;&#21153;\&#32993;&#25935;-2023\&#35199;&#23433;&#24066;&#20844;&#23433;&#23616;\&#35686;&#26381;&#26381;&#35013;\&#26032;&#24314;&#25991;&#20214;&#22841;\DOC1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DOC10.docx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2023-06-27T10:47:00Z</dcterms:created>
  <dc:creator>Administrator</dc:creator>
  <cp:lastModifiedBy>Administrator</cp:lastModifiedBy>
  <dcterms:modified xsi:type="dcterms:W3CDTF">2023-06-27T10:48:53Z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F76B056AAB4048D58C799604B9293680_11</vt:lpwstr>
  </property>
</Properties>
</file>