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34C88">
      <w:pPr>
        <w:pStyle w:val="7"/>
        <w:spacing w:line="400" w:lineRule="exact"/>
        <w:ind w:firstLine="1084" w:firstLineChars="300"/>
        <w:jc w:val="both"/>
        <w:outlineLvl w:val="0"/>
        <w:rPr>
          <w:rFonts w:hint="eastAsia" w:ascii="仿宋" w:hAnsi="仿宋" w:eastAsia="仿宋" w:cs="仿宋"/>
          <w:b/>
          <w:color w:val="000000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36"/>
          <w:szCs w:val="36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000000"/>
          <w:sz w:val="36"/>
          <w:szCs w:val="36"/>
          <w:lang w:eastAsia="zh-CN"/>
        </w:rPr>
        <w:t>认为有必要补充说明的事项</w:t>
      </w:r>
    </w:p>
    <w:p w14:paraId="5E2E2465">
      <w:pPr>
        <w:pStyle w:val="7"/>
        <w:spacing w:line="400" w:lineRule="exact"/>
        <w:rPr>
          <w:rFonts w:hint="eastAsia" w:ascii="仿宋" w:hAnsi="仿宋" w:eastAsia="仿宋" w:cs="仿宋"/>
          <w:color w:val="000000"/>
          <w:lang w:eastAsia="zh-CN"/>
        </w:rPr>
      </w:pPr>
    </w:p>
    <w:p w14:paraId="6E4C0A16">
      <w:pPr>
        <w:pStyle w:val="7"/>
        <w:spacing w:line="400" w:lineRule="exact"/>
        <w:ind w:firstLine="600" w:firstLineChars="3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说明： 格式自定。</w:t>
      </w:r>
    </w:p>
    <w:p w14:paraId="1D225F0D">
      <w:pPr>
        <w:pStyle w:val="7"/>
        <w:spacing w:before="360" w:beforeLines="150" w:line="360" w:lineRule="auto"/>
        <w:rPr>
          <w:rFonts w:hint="default" w:ascii="仿宋" w:hAnsi="仿宋" w:eastAsia="仿宋" w:cs="仿宋"/>
          <w:b/>
          <w:bCs/>
          <w:color w:val="00000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417AF"/>
    <w:rsid w:val="0F731EF4"/>
    <w:rsid w:val="540417AF"/>
    <w:rsid w:val="77454E5A"/>
    <w:rsid w:val="7C343B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">
    <w:name w:val="Char1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'y\Desktop\&#33410;&#33021;&#29615;&#20445;&#20135;&#21697;.do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节能环保产品.doc</Template>
  <Pages>1</Pages>
  <Words>73</Words>
  <Characters>73</Characters>
  <Lines>0</Lines>
  <Paragraphs>0</Paragraphs>
  <TotalTime>0</TotalTime>
  <ScaleCrop>false</ScaleCrop>
  <LinksUpToDate>false</LinksUpToDate>
  <CharactersWithSpaces>73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2025-06-25T03:03:00Z</dcterms:created>
  <dc:creator>静游</dc:creator>
  <cp:lastModifiedBy>静游</cp:lastModifiedBy>
  <dcterms:modified xsi:type="dcterms:W3CDTF">2025-06-25T03:09:21Z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eyJoZGlkIjoiMjY5NGZhNDFlNTQ2OTQwODVhYjBlMjhlNzU2YjhkN2UiLCJ1c2VySWQiOiIzMDAyOTMwODQifQ==</vt:lpwstr>
  </property>
  <property fmtid="{D5CDD505-2E9C-101B-9397-08002B2CF9AE}" pid="4" name="ICV">
    <vt:lpwstr>3EB40DC98F764134956BDE8C46D9BBE9_13</vt:lpwstr>
  </property>
</Properties>
</file>