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82B35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供货方案</w:t>
      </w:r>
    </w:p>
    <w:p w14:paraId="3F345F4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kern w:val="0"/>
          <w:sz w:val="21"/>
          <w:szCs w:val="21"/>
          <w:shd w:val="clear" w:color="auto" w:fill="FFFF00"/>
          <w:lang w:val="en-US" w:eastAsia="zh-CN" w:bidi="ar"/>
        </w:rPr>
      </w:pPr>
    </w:p>
    <w:p w14:paraId="216A7CE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包括但不限于以下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项内容：</w:t>
      </w:r>
    </w:p>
    <w:p w14:paraId="65D580D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①供货计划；</w:t>
      </w:r>
    </w:p>
    <w:p w14:paraId="37173A0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②供货保障；</w:t>
      </w:r>
    </w:p>
    <w:p w14:paraId="01FDF04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③仓储管理；</w:t>
      </w:r>
    </w:p>
    <w:p w14:paraId="1BBE6EF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④产品质量保证措施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</w:t>
      </w:r>
      <w:bookmarkStart w:id="0" w:name="_GoBack"/>
      <w:bookmarkEnd w:id="0"/>
    </w:p>
    <w:p w14:paraId="1CB055F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59AD5F60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43FD0"/>
    <w:rsid w:val="0CAF3C18"/>
    <w:rsid w:val="14643DA7"/>
    <w:rsid w:val="162F0CF2"/>
    <w:rsid w:val="19043FD0"/>
    <w:rsid w:val="235276A7"/>
    <w:rsid w:val="2657371E"/>
    <w:rsid w:val="5792501F"/>
    <w:rsid w:val="580A78B6"/>
    <w:rsid w:val="58621D2D"/>
    <w:rsid w:val="64604D3A"/>
    <w:rsid w:val="69BC15C0"/>
    <w:rsid w:val="6D0876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0159;&#22478;\&#40092;&#33457;&#21450;&#27553;&#33900;&#21830;&#21697;&#37319;&#36141;&#39033;&#30446;\&#26684;&#24335;\&#37197;&#36865;&#26041;&#26696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配送方案.wpt</Template>
  <Pages>1</Pages>
  <Words>51</Words>
  <Characters>51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2026-05-18T03:44:00Z</dcterms:created>
  <dc:creator>亿诚</dc:creator>
  <cp:lastModifiedBy>快乐猫</cp:lastModifiedBy>
  <dcterms:modified xsi:type="dcterms:W3CDTF">2026-06-18T06:27:40Z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E9D6BE25A2B2423D9C1994F73D001356_13</vt:lpwstr>
  </property>
</Properties>
</file>