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82B350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配送方案</w:t>
      </w:r>
    </w:p>
    <w:p w14:paraId="3F345F4A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i w:val="0"/>
          <w:iCs w:val="0"/>
          <w:caps w:val="0"/>
          <w:color w:val="0A82E5"/>
          <w:spacing w:val="0"/>
          <w:kern w:val="0"/>
          <w:sz w:val="21"/>
          <w:szCs w:val="21"/>
          <w:shd w:val="clear" w:color="auto" w:fill="FFFF00"/>
          <w:lang w:val="en-US" w:eastAsia="zh-CN" w:bidi="ar"/>
        </w:rPr>
      </w:pPr>
    </w:p>
    <w:p w14:paraId="216A7CE4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包括但不限于以下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项内容：</w:t>
      </w:r>
    </w:p>
    <w:p w14:paraId="65D580D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①配送流程及时效；</w:t>
      </w:r>
    </w:p>
    <w:p w14:paraId="37173A07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②配送保障；</w:t>
      </w:r>
    </w:p>
    <w:p w14:paraId="01FDF047"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③成品包装运输方案</w:t>
      </w:r>
      <w:r>
        <w:rPr>
          <w:rFonts w:hint="eastAsia" w:ascii="宋体" w:hAnsi="宋体" w:cs="宋体"/>
          <w:sz w:val="28"/>
          <w:szCs w:val="28"/>
          <w:lang w:val="en-US" w:eastAsia="zh-CN"/>
        </w:rPr>
        <w:t>。</w:t>
      </w:r>
    </w:p>
    <w:p w14:paraId="1CB055F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</w:p>
    <w:p w14:paraId="59AD5F60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0"/>
  <w:bordersDoNotSurroundFooter w:val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043FD0"/>
    <w:rsid w:val="162F0CF2"/>
    <w:rsid w:val="19043FD0"/>
    <w:rsid w:val="235276A7"/>
    <w:rsid w:val="2657371E"/>
    <w:rsid w:val="44231853"/>
    <w:rsid w:val="5792501F"/>
    <w:rsid w:val="580A78B6"/>
    <w:rsid w:val="58621D2D"/>
    <w:rsid w:val="5FC51BBD"/>
    <w:rsid w:val="64604D3A"/>
    <w:rsid w:val="6BE0326D"/>
    <w:rsid w:val="6D0876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0159;&#22478;\&#40092;&#33457;&#21450;&#27553;&#33900;&#21830;&#21697;&#37319;&#36141;&#39033;&#30446;\&#26684;&#24335;\&#37197;&#36865;&#26041;&#26696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配送方案.wpt</Template>
  <Pages>1</Pages>
  <Words>42</Words>
  <Characters>42</Characters>
  <Lines>0</Lines>
  <Paragraphs>0</Paragraphs>
  <TotalTime>7</TotalTime>
  <ScaleCrop>false</ScaleCrop>
  <LinksUpToDate>false</LinksUpToDate>
  <CharactersWithSpaces>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2026-05-18T03:44:00Z</dcterms:created>
  <dc:creator>亿诚</dc:creator>
  <cp:lastModifiedBy>快乐猫</cp:lastModifiedBy>
  <dcterms:modified xsi:type="dcterms:W3CDTF">2026-06-18T06:57:27Z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54C96928A11D4C7EAF5F57F31A09E6F3_13</vt:lpwstr>
  </property>
</Properties>
</file>