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5C71C9">
      <w:pPr>
        <w:rPr>
          <w:rFonts w:hint="eastAsia" w:ascii="宋体" w:hAnsi="宋体" w:cs="宋体"/>
          <w:b/>
          <w:bCs/>
          <w:sz w:val="36"/>
          <w:szCs w:val="36"/>
          <w:u w:val="single"/>
        </w:rPr>
      </w:pPr>
    </w:p>
    <w:p w14:paraId="53BFB1B3">
      <w:pPr>
        <w:jc w:val="center"/>
        <w:rPr>
          <w:rFonts w:hint="eastAsia" w:ascii="宋体" w:eastAsia="宋体"/>
          <w:b/>
          <w:sz w:val="36"/>
          <w:szCs w:val="36"/>
          <w:lang w:eastAsia="zh-CN"/>
        </w:rPr>
      </w:pPr>
      <w:r>
        <w:rPr>
          <w:rFonts w:hint="eastAsia" w:ascii="宋体"/>
          <w:b/>
          <w:sz w:val="36"/>
          <w:szCs w:val="36"/>
          <w:lang w:eastAsia="zh-CN"/>
        </w:rPr>
        <w:t>西校区操场维修改造项目</w:t>
      </w:r>
    </w:p>
    <w:p w14:paraId="22DF799E">
      <w:pPr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  <w:r>
        <w:rPr>
          <w:rFonts w:hint="eastAsia" w:ascii="宋体"/>
          <w:b/>
          <w:sz w:val="36"/>
          <w:szCs w:val="36"/>
          <w:lang w:val="en-US" w:eastAsia="zh-CN"/>
        </w:rPr>
        <w:t>清单</w:t>
      </w:r>
      <w:r>
        <w:rPr>
          <w:rFonts w:hint="eastAsia" w:ascii="宋体" w:eastAsia="宋体"/>
          <w:b/>
          <w:sz w:val="36"/>
          <w:szCs w:val="36"/>
        </w:rPr>
        <w:t>编制说明</w:t>
      </w:r>
    </w:p>
    <w:p w14:paraId="2C63FB4D">
      <w:pPr>
        <w:spacing w:line="360" w:lineRule="auto"/>
        <w:rPr>
          <w:rFonts w:hint="eastAsia" w:ascii="仿宋" w:hAnsi="仿宋" w:eastAsia="仿宋" w:cs="仿宋"/>
          <w:b/>
          <w:bCs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bidi="ar"/>
        </w:rPr>
        <w:t>一、工程概况</w:t>
      </w:r>
    </w:p>
    <w:p w14:paraId="66909330">
      <w:pPr>
        <w:ind w:firstLine="560" w:firstLineChars="20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sz w:val="28"/>
          <w:szCs w:val="28"/>
        </w:rPr>
        <w:t>项目名称：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西校区操场维修改造项目</w:t>
      </w:r>
    </w:p>
    <w:p w14:paraId="7ED79975">
      <w:pPr>
        <w:pStyle w:val="4"/>
        <w:widowControl/>
        <w:spacing w:beforeAutospacing="0" w:afterAutospacing="0"/>
        <w:ind w:firstLine="560" w:firstLineChars="200"/>
      </w:pPr>
      <w:r>
        <w:rPr>
          <w:rFonts w:hint="eastAsia" w:ascii="仿宋" w:hAnsi="仿宋" w:eastAsia="仿宋" w:cs="仿宋"/>
          <w:kern w:val="2"/>
          <w:sz w:val="28"/>
          <w:szCs w:val="28"/>
        </w:rPr>
        <w:t>建设地点: 本工程位于</w:t>
      </w:r>
      <w:r>
        <w:rPr>
          <w:rFonts w:hint="eastAsia" w:ascii="仿宋" w:hAnsi="仿宋" w:eastAsia="仿宋" w:cs="仿宋"/>
          <w:kern w:val="2"/>
          <w:sz w:val="28"/>
          <w:szCs w:val="28"/>
          <w:lang w:eastAsia="zh-CN"/>
        </w:rPr>
        <w:t>未央区西航三校西校区学校内</w:t>
      </w:r>
      <w:r>
        <w:rPr>
          <w:rFonts w:hint="eastAsia" w:ascii="仿宋" w:hAnsi="仿宋" w:eastAsia="仿宋" w:cs="仿宋"/>
          <w:kern w:val="2"/>
          <w:sz w:val="28"/>
          <w:szCs w:val="28"/>
        </w:rPr>
        <w:t>。</w:t>
      </w:r>
    </w:p>
    <w:p w14:paraId="6DBA7AAD">
      <w:pPr>
        <w:spacing w:line="360" w:lineRule="auto"/>
        <w:rPr>
          <w:rFonts w:hint="eastAsia" w:ascii="仿宋" w:hAnsi="仿宋" w:eastAsia="仿宋" w:cs="仿宋"/>
          <w:b/>
          <w:bCs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bidi="ar"/>
        </w:rPr>
        <w:t>二、编制依据</w:t>
      </w:r>
      <w:bookmarkStart w:id="0" w:name="_GoBack"/>
      <w:bookmarkEnd w:id="0"/>
    </w:p>
    <w:p w14:paraId="57C505A4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1、依据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西校区操场维修改造项目施工图纸改造范围</w:t>
      </w:r>
      <w:r>
        <w:rPr>
          <w:rFonts w:hint="eastAsia" w:ascii="仿宋" w:hAnsi="仿宋" w:eastAsia="仿宋" w:cs="仿宋"/>
          <w:sz w:val="28"/>
          <w:szCs w:val="28"/>
        </w:rPr>
        <w:t>；</w:t>
      </w:r>
    </w:p>
    <w:p w14:paraId="1EE4B2B9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2、《建设工程工程量清单计价标准 DB 61/T 5126 - 2025》、《房屋建筑与装饰工程工程量计算标准 DB 61/T 5129 - 2025》、《市政工程工程量计算标准 DB 61/T 5128 - 2025》、《通用安装工程工程量计算标准 DB 61/T 5130 - 2025》、《陕西省房屋建筑与装饰工程消耗量定额（2025）》、《陕西省安装工程消耗量定额（2025）》、《陕西省市政工程消耗量定额（2025）》以及与定额配套使用的《陕西省建设工程费用规则（2025）》、《陕西省房屋建筑与装饰工程基价表（2025）》、《陕西省安装工程基价表（2025）》、《陕西省市政工程基价表（2025）》、及其他有关的计价依据和办法；</w:t>
      </w:r>
    </w:p>
    <w:p w14:paraId="3681D8B9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15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3、人工单价按综合工种分为综合一类工、综合二类工、综合三类工；</w:t>
      </w:r>
    </w:p>
    <w:p w14:paraId="4DDFDFCB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15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4、现行国家和陕西省建筑施工规范；</w:t>
      </w:r>
    </w:p>
    <w:p w14:paraId="475CB4BF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15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5、编制使用软件:广联达云计价平台GCCP7.0（7.5000.23.3版本）</w:t>
      </w:r>
    </w:p>
    <w:p w14:paraId="261C1197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150"/>
        <w:textAlignment w:val="auto"/>
        <w:rPr>
          <w:rFonts w:hint="default" w:ascii="仿宋" w:hAnsi="仿宋" w:eastAsia="仿宋" w:cs="仿宋"/>
          <w:b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6、本项目按照施工图纸进行编制，具体工程量以实际改造为准。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xYmM4ODU5OWU5ZjA4ODFlNjU2N2UyNTM5YzYxMzMifQ=="/>
  </w:docVars>
  <w:rsids>
    <w:rsidRoot w:val="28020F98"/>
    <w:rsid w:val="00243528"/>
    <w:rsid w:val="006E24E5"/>
    <w:rsid w:val="009A5401"/>
    <w:rsid w:val="009F7A88"/>
    <w:rsid w:val="00B806B7"/>
    <w:rsid w:val="00BE7797"/>
    <w:rsid w:val="00BE7E65"/>
    <w:rsid w:val="00EA058C"/>
    <w:rsid w:val="01831559"/>
    <w:rsid w:val="022B0E5C"/>
    <w:rsid w:val="02685247"/>
    <w:rsid w:val="02CE40AA"/>
    <w:rsid w:val="031A4A2D"/>
    <w:rsid w:val="034D0242"/>
    <w:rsid w:val="036C4B39"/>
    <w:rsid w:val="03A34A22"/>
    <w:rsid w:val="03FB03BA"/>
    <w:rsid w:val="04114AAE"/>
    <w:rsid w:val="04461F7D"/>
    <w:rsid w:val="04D22B71"/>
    <w:rsid w:val="04F55114"/>
    <w:rsid w:val="0506030C"/>
    <w:rsid w:val="05355B4E"/>
    <w:rsid w:val="057E6FEE"/>
    <w:rsid w:val="059A5A41"/>
    <w:rsid w:val="06370EAD"/>
    <w:rsid w:val="06A53579"/>
    <w:rsid w:val="07AF7E3A"/>
    <w:rsid w:val="08283748"/>
    <w:rsid w:val="095A2027"/>
    <w:rsid w:val="099E3563"/>
    <w:rsid w:val="09B259BF"/>
    <w:rsid w:val="09F12EB3"/>
    <w:rsid w:val="0B04224A"/>
    <w:rsid w:val="0B4F1EE3"/>
    <w:rsid w:val="0C1B4CBB"/>
    <w:rsid w:val="0C450420"/>
    <w:rsid w:val="0C851169"/>
    <w:rsid w:val="0CAB5E73"/>
    <w:rsid w:val="0CC45C51"/>
    <w:rsid w:val="0CD345CA"/>
    <w:rsid w:val="0E1B7FD7"/>
    <w:rsid w:val="0E855450"/>
    <w:rsid w:val="0F123DD2"/>
    <w:rsid w:val="0FB12275"/>
    <w:rsid w:val="100E3986"/>
    <w:rsid w:val="10434CC0"/>
    <w:rsid w:val="1084784A"/>
    <w:rsid w:val="10DE353E"/>
    <w:rsid w:val="11BF1108"/>
    <w:rsid w:val="127001C5"/>
    <w:rsid w:val="12C16C73"/>
    <w:rsid w:val="12D4526F"/>
    <w:rsid w:val="138A3509"/>
    <w:rsid w:val="139050DE"/>
    <w:rsid w:val="13E250F3"/>
    <w:rsid w:val="140E6758"/>
    <w:rsid w:val="14214B84"/>
    <w:rsid w:val="14A800EA"/>
    <w:rsid w:val="157955E3"/>
    <w:rsid w:val="16073835"/>
    <w:rsid w:val="16691AFB"/>
    <w:rsid w:val="16837889"/>
    <w:rsid w:val="16D43419"/>
    <w:rsid w:val="17685480"/>
    <w:rsid w:val="177E34AB"/>
    <w:rsid w:val="179E57D5"/>
    <w:rsid w:val="183C6A36"/>
    <w:rsid w:val="18583FB7"/>
    <w:rsid w:val="193F08F1"/>
    <w:rsid w:val="1A6525DA"/>
    <w:rsid w:val="1ABD5F72"/>
    <w:rsid w:val="1BD25A4D"/>
    <w:rsid w:val="1C173176"/>
    <w:rsid w:val="1C3F7586"/>
    <w:rsid w:val="1D2641DF"/>
    <w:rsid w:val="1D350989"/>
    <w:rsid w:val="1D3A2396"/>
    <w:rsid w:val="1D5030CD"/>
    <w:rsid w:val="1DAA6C81"/>
    <w:rsid w:val="1E7E3C6A"/>
    <w:rsid w:val="1F0028D1"/>
    <w:rsid w:val="1FD431B3"/>
    <w:rsid w:val="20053897"/>
    <w:rsid w:val="20436BAD"/>
    <w:rsid w:val="204A02A8"/>
    <w:rsid w:val="207C4233"/>
    <w:rsid w:val="20BE5E78"/>
    <w:rsid w:val="20EB0C8B"/>
    <w:rsid w:val="2105256C"/>
    <w:rsid w:val="2267340E"/>
    <w:rsid w:val="2301195B"/>
    <w:rsid w:val="233139A1"/>
    <w:rsid w:val="2342170A"/>
    <w:rsid w:val="23832222"/>
    <w:rsid w:val="23900102"/>
    <w:rsid w:val="23D06D16"/>
    <w:rsid w:val="24724271"/>
    <w:rsid w:val="256F255E"/>
    <w:rsid w:val="263D30F7"/>
    <w:rsid w:val="264E03C6"/>
    <w:rsid w:val="2729361F"/>
    <w:rsid w:val="2729389F"/>
    <w:rsid w:val="275B2D9A"/>
    <w:rsid w:val="278D1ECC"/>
    <w:rsid w:val="28020F98"/>
    <w:rsid w:val="283206F1"/>
    <w:rsid w:val="28EC2844"/>
    <w:rsid w:val="28F416F8"/>
    <w:rsid w:val="294C11E1"/>
    <w:rsid w:val="29AE13C4"/>
    <w:rsid w:val="29CC61D1"/>
    <w:rsid w:val="29F70AB3"/>
    <w:rsid w:val="2AA42CAA"/>
    <w:rsid w:val="2B287437"/>
    <w:rsid w:val="2B3B53BD"/>
    <w:rsid w:val="2B3D246E"/>
    <w:rsid w:val="2BA07916"/>
    <w:rsid w:val="2C544AE5"/>
    <w:rsid w:val="2CCE400E"/>
    <w:rsid w:val="2D1F3BEF"/>
    <w:rsid w:val="2D29131F"/>
    <w:rsid w:val="2D4126B0"/>
    <w:rsid w:val="2D4267EF"/>
    <w:rsid w:val="2DA258A4"/>
    <w:rsid w:val="2E9021DA"/>
    <w:rsid w:val="2EFC1847"/>
    <w:rsid w:val="2FCB2EA8"/>
    <w:rsid w:val="30534F57"/>
    <w:rsid w:val="30F65115"/>
    <w:rsid w:val="32132BEF"/>
    <w:rsid w:val="32193F7E"/>
    <w:rsid w:val="32951856"/>
    <w:rsid w:val="32EC3440"/>
    <w:rsid w:val="330F06CC"/>
    <w:rsid w:val="33C10429"/>
    <w:rsid w:val="341D7D55"/>
    <w:rsid w:val="347546D4"/>
    <w:rsid w:val="34A51AF9"/>
    <w:rsid w:val="363A5854"/>
    <w:rsid w:val="3756532C"/>
    <w:rsid w:val="375C0B95"/>
    <w:rsid w:val="37DB18E5"/>
    <w:rsid w:val="38014421"/>
    <w:rsid w:val="38521F98"/>
    <w:rsid w:val="38664899"/>
    <w:rsid w:val="386C12AB"/>
    <w:rsid w:val="38A50F90"/>
    <w:rsid w:val="39162FC5"/>
    <w:rsid w:val="397C526D"/>
    <w:rsid w:val="39A93E39"/>
    <w:rsid w:val="3AB0279C"/>
    <w:rsid w:val="3ACA54C4"/>
    <w:rsid w:val="3ADD023E"/>
    <w:rsid w:val="3AFE1F63"/>
    <w:rsid w:val="3B3F2CA7"/>
    <w:rsid w:val="3B491430"/>
    <w:rsid w:val="3BDC399D"/>
    <w:rsid w:val="3BE23632"/>
    <w:rsid w:val="3C0B2B89"/>
    <w:rsid w:val="3C3F1572"/>
    <w:rsid w:val="3C443011"/>
    <w:rsid w:val="3C5E715D"/>
    <w:rsid w:val="3CA1704A"/>
    <w:rsid w:val="3D1E069A"/>
    <w:rsid w:val="3DB73ABE"/>
    <w:rsid w:val="3E03620E"/>
    <w:rsid w:val="3E217A53"/>
    <w:rsid w:val="3FBE457A"/>
    <w:rsid w:val="40465297"/>
    <w:rsid w:val="4194657F"/>
    <w:rsid w:val="41EF0857"/>
    <w:rsid w:val="42611755"/>
    <w:rsid w:val="42897614"/>
    <w:rsid w:val="42D9578F"/>
    <w:rsid w:val="42FE0D52"/>
    <w:rsid w:val="432271C6"/>
    <w:rsid w:val="439671DC"/>
    <w:rsid w:val="43A177B9"/>
    <w:rsid w:val="440E69BC"/>
    <w:rsid w:val="45E32481"/>
    <w:rsid w:val="46F05414"/>
    <w:rsid w:val="47084895"/>
    <w:rsid w:val="47E442E9"/>
    <w:rsid w:val="494476DB"/>
    <w:rsid w:val="494F67AB"/>
    <w:rsid w:val="49CC5E93"/>
    <w:rsid w:val="4A341A23"/>
    <w:rsid w:val="4A9D70A2"/>
    <w:rsid w:val="4AA2290B"/>
    <w:rsid w:val="4AB84CE2"/>
    <w:rsid w:val="4B50680B"/>
    <w:rsid w:val="4BCF2F75"/>
    <w:rsid w:val="4BF61160"/>
    <w:rsid w:val="4BFB49C8"/>
    <w:rsid w:val="4C0C71E6"/>
    <w:rsid w:val="4C325F10"/>
    <w:rsid w:val="4C4C6FD2"/>
    <w:rsid w:val="4C6D01A5"/>
    <w:rsid w:val="4C756ED3"/>
    <w:rsid w:val="4C98258E"/>
    <w:rsid w:val="4CE216E4"/>
    <w:rsid w:val="4D3637DE"/>
    <w:rsid w:val="4D587BF8"/>
    <w:rsid w:val="4E21448E"/>
    <w:rsid w:val="4E6A373F"/>
    <w:rsid w:val="4F764366"/>
    <w:rsid w:val="500D58D6"/>
    <w:rsid w:val="501A30DB"/>
    <w:rsid w:val="506142AC"/>
    <w:rsid w:val="50A075B3"/>
    <w:rsid w:val="5107796B"/>
    <w:rsid w:val="52427A7F"/>
    <w:rsid w:val="536A7BE8"/>
    <w:rsid w:val="538E1C7E"/>
    <w:rsid w:val="539D45B7"/>
    <w:rsid w:val="53B84C88"/>
    <w:rsid w:val="53DF697E"/>
    <w:rsid w:val="546724CF"/>
    <w:rsid w:val="55911EF9"/>
    <w:rsid w:val="561D7211"/>
    <w:rsid w:val="5684380C"/>
    <w:rsid w:val="568455BA"/>
    <w:rsid w:val="574539A5"/>
    <w:rsid w:val="57923D07"/>
    <w:rsid w:val="583F5C3D"/>
    <w:rsid w:val="58597148"/>
    <w:rsid w:val="588C0756"/>
    <w:rsid w:val="59232F88"/>
    <w:rsid w:val="597436C4"/>
    <w:rsid w:val="59CF2FF0"/>
    <w:rsid w:val="5AE1334B"/>
    <w:rsid w:val="5B0E18F6"/>
    <w:rsid w:val="5CDC6F8F"/>
    <w:rsid w:val="5DA0717E"/>
    <w:rsid w:val="5DA20412"/>
    <w:rsid w:val="5DC015CE"/>
    <w:rsid w:val="5DC2123B"/>
    <w:rsid w:val="5DE16BB2"/>
    <w:rsid w:val="5E690F7E"/>
    <w:rsid w:val="5ECC7AFE"/>
    <w:rsid w:val="5F0330E1"/>
    <w:rsid w:val="5F3D3DAD"/>
    <w:rsid w:val="5FB011CE"/>
    <w:rsid w:val="602F3E80"/>
    <w:rsid w:val="6042451C"/>
    <w:rsid w:val="61C86CA3"/>
    <w:rsid w:val="62015D11"/>
    <w:rsid w:val="62347E94"/>
    <w:rsid w:val="623E0D13"/>
    <w:rsid w:val="63251ED3"/>
    <w:rsid w:val="63860BC4"/>
    <w:rsid w:val="652E36A3"/>
    <w:rsid w:val="65404EED"/>
    <w:rsid w:val="657B4460"/>
    <w:rsid w:val="660758C0"/>
    <w:rsid w:val="66EB27D7"/>
    <w:rsid w:val="671C38D0"/>
    <w:rsid w:val="674943E2"/>
    <w:rsid w:val="674E4DF2"/>
    <w:rsid w:val="67892A30"/>
    <w:rsid w:val="67A922E1"/>
    <w:rsid w:val="68285207"/>
    <w:rsid w:val="68363DA8"/>
    <w:rsid w:val="68B56628"/>
    <w:rsid w:val="68C430EB"/>
    <w:rsid w:val="6A815C41"/>
    <w:rsid w:val="6AB84E13"/>
    <w:rsid w:val="6ADF6A94"/>
    <w:rsid w:val="6BB32772"/>
    <w:rsid w:val="6C755C79"/>
    <w:rsid w:val="6CB4707B"/>
    <w:rsid w:val="6D535020"/>
    <w:rsid w:val="6D934609"/>
    <w:rsid w:val="6E1931D6"/>
    <w:rsid w:val="6E526272"/>
    <w:rsid w:val="6F2B261F"/>
    <w:rsid w:val="6F6C1E44"/>
    <w:rsid w:val="6F7B5355"/>
    <w:rsid w:val="6FA67EF8"/>
    <w:rsid w:val="701E1938"/>
    <w:rsid w:val="70CC1BE0"/>
    <w:rsid w:val="712437CA"/>
    <w:rsid w:val="713E2ADE"/>
    <w:rsid w:val="715B3690"/>
    <w:rsid w:val="71A1306D"/>
    <w:rsid w:val="721343A4"/>
    <w:rsid w:val="72B172DF"/>
    <w:rsid w:val="73506AF8"/>
    <w:rsid w:val="73CA5D18"/>
    <w:rsid w:val="73D74B24"/>
    <w:rsid w:val="74791845"/>
    <w:rsid w:val="74844E8F"/>
    <w:rsid w:val="748F53FE"/>
    <w:rsid w:val="75B0387E"/>
    <w:rsid w:val="75C80BC8"/>
    <w:rsid w:val="75F95225"/>
    <w:rsid w:val="768F16E6"/>
    <w:rsid w:val="76B33626"/>
    <w:rsid w:val="76DB2B7D"/>
    <w:rsid w:val="76E2215D"/>
    <w:rsid w:val="77075350"/>
    <w:rsid w:val="7783749C"/>
    <w:rsid w:val="77DF733F"/>
    <w:rsid w:val="79091C23"/>
    <w:rsid w:val="79A27982"/>
    <w:rsid w:val="79CE7BF8"/>
    <w:rsid w:val="7A61087D"/>
    <w:rsid w:val="7A920E00"/>
    <w:rsid w:val="7A945364"/>
    <w:rsid w:val="7C705B15"/>
    <w:rsid w:val="7CDD5FD0"/>
    <w:rsid w:val="7CED2630"/>
    <w:rsid w:val="7D091AA2"/>
    <w:rsid w:val="7D7F582F"/>
    <w:rsid w:val="7E0D3522"/>
    <w:rsid w:val="7E9957F7"/>
    <w:rsid w:val="7EA20500"/>
    <w:rsid w:val="7F917521"/>
    <w:rsid w:val="7FD54BF5"/>
    <w:rsid w:val="7FDF7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unhideWhenUsed/>
    <w:qFormat/>
    <w:uiPriority w:val="0"/>
    <w:pPr>
      <w:spacing w:after="120"/>
    </w:pPr>
    <w:rPr>
      <w:rFonts w:ascii="Times New Roman" w:hAnsi="Times New Roman"/>
      <w:kern w:val="0"/>
      <w:sz w:val="20"/>
      <w:szCs w:val="24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7">
    <w:name w:val="Emphasis"/>
    <w:basedOn w:val="6"/>
    <w:qFormat/>
    <w:uiPriority w:val="0"/>
    <w:rPr>
      <w:color w:val="F73131"/>
    </w:rPr>
  </w:style>
  <w:style w:type="character" w:styleId="8">
    <w:name w:val="Hyperlink"/>
    <w:basedOn w:val="6"/>
    <w:qFormat/>
    <w:uiPriority w:val="0"/>
    <w:rPr>
      <w:color w:val="2440B3"/>
      <w:u w:val="none"/>
    </w:rPr>
  </w:style>
  <w:style w:type="character" w:styleId="9">
    <w:name w:val="HTML Cite"/>
    <w:basedOn w:val="6"/>
    <w:qFormat/>
    <w:uiPriority w:val="0"/>
    <w:rPr>
      <w:color w:val="008000"/>
    </w:rPr>
  </w:style>
  <w:style w:type="character" w:customStyle="1" w:styleId="10">
    <w:name w:val="hover24"/>
    <w:basedOn w:val="6"/>
    <w:qFormat/>
    <w:uiPriority w:val="0"/>
  </w:style>
  <w:style w:type="character" w:customStyle="1" w:styleId="11">
    <w:name w:val="hover25"/>
    <w:basedOn w:val="6"/>
    <w:qFormat/>
    <w:uiPriority w:val="0"/>
    <w:rPr>
      <w:color w:val="315EFB"/>
    </w:rPr>
  </w:style>
  <w:style w:type="character" w:customStyle="1" w:styleId="12">
    <w:name w:val="hover26"/>
    <w:basedOn w:val="6"/>
    <w:qFormat/>
    <w:uiPriority w:val="0"/>
    <w:rPr>
      <w:color w:val="315EFB"/>
    </w:rPr>
  </w:style>
  <w:style w:type="character" w:customStyle="1" w:styleId="13">
    <w:name w:val="c-icon26"/>
    <w:basedOn w:val="6"/>
    <w:qFormat/>
    <w:uiPriority w:val="0"/>
  </w:style>
  <w:style w:type="paragraph" w:customStyle="1" w:styleId="14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444</Words>
  <Characters>521</Characters>
  <Lines>15</Lines>
  <Paragraphs>4</Paragraphs>
  <TotalTime>5</TotalTime>
  <ScaleCrop>false</ScaleCrop>
  <LinksUpToDate>false</LinksUpToDate>
  <CharactersWithSpaces>542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2018-09-28T05:30:00Z</dcterms:created>
  <dc:creator>Administrator</dc:creator>
  <cp:lastModifiedBy>王那</cp:lastModifiedBy>
  <cp:lastPrinted>2023-09-25T11:13:00Z</cp:lastPrinted>
  <dcterms:modified xsi:type="dcterms:W3CDTF">2026-07-31T10:24:03Z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2DA632AE8B5C43F3BFC357D0A134331F_13</vt:lpwstr>
  </property>
  <property fmtid="{D5CDD505-2E9C-101B-9397-08002B2CF9AE}" pid="4" name="KSOTemplateDocerSaveRecord">
    <vt:lpwstr>eyJoZGlkIjoiZDBjNWJhN2NkNjQwODMzNDkwYTQzYTI3MzZkODAwZGQiLCJ1c2VySWQiOiIzODA5MTg3MDcifQ==</vt:lpwstr>
  </property>
</Properties>
</file>