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C71C9">
      <w:pPr>
        <w:rPr>
          <w:rFonts w:hint="eastAsia" w:ascii="宋体" w:hAnsi="宋体" w:cs="宋体"/>
          <w:b/>
          <w:bCs/>
          <w:sz w:val="36"/>
          <w:szCs w:val="36"/>
          <w:u w:val="single"/>
        </w:rPr>
      </w:pPr>
    </w:p>
    <w:p w14:paraId="2DE1E2F1">
      <w:pPr>
        <w:jc w:val="center"/>
        <w:rPr>
          <w:rFonts w:hint="eastAsia" w:ascii="宋体" w:eastAsia="宋体"/>
          <w:b/>
          <w:sz w:val="36"/>
          <w:szCs w:val="36"/>
          <w:lang w:eastAsia="zh-CN"/>
        </w:rPr>
      </w:pPr>
      <w:r>
        <w:rPr>
          <w:rFonts w:hint="eastAsia" w:ascii="宋体"/>
          <w:b/>
          <w:sz w:val="36"/>
          <w:szCs w:val="36"/>
          <w:lang w:eastAsia="zh-CN"/>
        </w:rPr>
        <w:t>西安高新区第</w:t>
      </w:r>
      <w:r>
        <w:rPr>
          <w:rFonts w:hint="eastAsia" w:ascii="宋体"/>
          <w:b/>
          <w:sz w:val="36"/>
          <w:szCs w:val="36"/>
          <w:lang w:val="en-US" w:eastAsia="zh-CN"/>
        </w:rPr>
        <w:t>二十</w:t>
      </w:r>
      <w:r>
        <w:rPr>
          <w:rFonts w:hint="eastAsia" w:ascii="宋体"/>
          <w:b/>
          <w:sz w:val="36"/>
          <w:szCs w:val="36"/>
          <w:lang w:eastAsia="zh-CN"/>
        </w:rPr>
        <w:t>小学水磨石地砖改造</w:t>
      </w:r>
    </w:p>
    <w:p w14:paraId="22DF799E"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宋体" w:eastAsia="宋体"/>
          <w:b/>
          <w:sz w:val="36"/>
          <w:szCs w:val="36"/>
        </w:rPr>
        <w:t>编制说明</w:t>
      </w:r>
    </w:p>
    <w:p w14:paraId="2C63FB4D">
      <w:pPr>
        <w:spacing w:line="360" w:lineRule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一、工程概况</w:t>
      </w:r>
    </w:p>
    <w:p w14:paraId="66909330">
      <w:pPr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西安高新区第二十小学水磨石地砖改造</w:t>
      </w:r>
    </w:p>
    <w:p w14:paraId="7ED79975">
      <w:pPr>
        <w:pStyle w:val="4"/>
        <w:widowControl/>
        <w:spacing w:beforeAutospacing="0" w:afterAutospacing="0"/>
        <w:ind w:firstLine="560" w:firstLineChars="200"/>
      </w:pPr>
      <w:r>
        <w:rPr>
          <w:rFonts w:hint="eastAsia" w:ascii="仿宋" w:hAnsi="仿宋" w:eastAsia="仿宋" w:cs="仿宋"/>
          <w:kern w:val="2"/>
          <w:sz w:val="28"/>
          <w:szCs w:val="28"/>
        </w:rPr>
        <w:t>建设地点: 本工程位于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西安高新区第二十小学校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内</w:t>
      </w:r>
      <w:r>
        <w:rPr>
          <w:rFonts w:hint="eastAsia" w:ascii="仿宋" w:hAnsi="仿宋" w:eastAsia="仿宋" w:cs="仿宋"/>
          <w:kern w:val="2"/>
          <w:sz w:val="28"/>
          <w:szCs w:val="28"/>
        </w:rPr>
        <w:t>。</w:t>
      </w:r>
    </w:p>
    <w:p w14:paraId="6DBA7AAD">
      <w:pPr>
        <w:spacing w:line="360" w:lineRule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二、编制依据</w:t>
      </w:r>
    </w:p>
    <w:p w14:paraId="57C505A4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1、依据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《西安高新区第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二十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小学水磨石地砖改造》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施工图纸并结合学校现状为本次改造范围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1EE4B2B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2、《建设工程工程量清单计价标准 DB 61/T 5126 - 2025》、《房屋建筑与装饰工程工程量计算标准 DB 61/T 5129 - 2025》、《陕西省房屋建筑与装饰工程消耗量定额（2025）》、以及与定额配套使用的《陕西省建设工程费用规则（2025）》、《陕西省房屋建筑与装饰工程基价表（2025）》、及其他有关的计价依据和办法；</w:t>
      </w:r>
    </w:p>
    <w:p w14:paraId="3681D8B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3、人工单价按综合工种分为综合一类工、综合二类工、综合三类工；</w:t>
      </w:r>
    </w:p>
    <w:p w14:paraId="4DDFDFC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4、现行国家和陕西省建筑施工规范；</w:t>
      </w:r>
    </w:p>
    <w:p w14:paraId="475CB4B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5、编制使用软件:广联达云计价平台GCCP7.0（7.5000.23.3版本）</w:t>
      </w:r>
    </w:p>
    <w:p w14:paraId="4F48BD6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5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6、本项目按照原始图纸并结合现场实际改造状况编制，具体工程量以实际改造为准。</w:t>
      </w:r>
      <w:bookmarkStart w:id="0" w:name="_GoBack"/>
      <w:bookmarkEnd w:id="0"/>
    </w:p>
    <w:p w14:paraId="101FFCAE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</w:pPr>
    </w:p>
    <w:p w14:paraId="261C1197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xYmM4ODU5OWU5ZjA4ODFlNjU2N2UyNTM5YzYxMzMifQ=="/>
  </w:docVars>
  <w:rsids>
    <w:rsidRoot w:val="28020F98"/>
    <w:rsid w:val="00243528"/>
    <w:rsid w:val="006E24E5"/>
    <w:rsid w:val="009A5401"/>
    <w:rsid w:val="009F7A88"/>
    <w:rsid w:val="00B806B7"/>
    <w:rsid w:val="00BE7797"/>
    <w:rsid w:val="00BE7E65"/>
    <w:rsid w:val="00EA058C"/>
    <w:rsid w:val="01831559"/>
    <w:rsid w:val="022B0E5C"/>
    <w:rsid w:val="02685247"/>
    <w:rsid w:val="02CE40AA"/>
    <w:rsid w:val="031A4A2D"/>
    <w:rsid w:val="034D0242"/>
    <w:rsid w:val="036C4B39"/>
    <w:rsid w:val="03A34A22"/>
    <w:rsid w:val="03FB03BA"/>
    <w:rsid w:val="04114AAE"/>
    <w:rsid w:val="04461F7D"/>
    <w:rsid w:val="04D22B71"/>
    <w:rsid w:val="04F55114"/>
    <w:rsid w:val="0506030C"/>
    <w:rsid w:val="05355B4E"/>
    <w:rsid w:val="057E6FEE"/>
    <w:rsid w:val="059A5A41"/>
    <w:rsid w:val="06370EAD"/>
    <w:rsid w:val="06A53579"/>
    <w:rsid w:val="07AF7E3A"/>
    <w:rsid w:val="08283748"/>
    <w:rsid w:val="095A2027"/>
    <w:rsid w:val="09B259BF"/>
    <w:rsid w:val="09F12EB3"/>
    <w:rsid w:val="0B04224A"/>
    <w:rsid w:val="0B4F1EE3"/>
    <w:rsid w:val="0C1B4CBB"/>
    <w:rsid w:val="0C450420"/>
    <w:rsid w:val="0C851169"/>
    <w:rsid w:val="0CAB5E73"/>
    <w:rsid w:val="0CC45C51"/>
    <w:rsid w:val="0CD345CA"/>
    <w:rsid w:val="0E1B7FD7"/>
    <w:rsid w:val="0E855450"/>
    <w:rsid w:val="0F123DD2"/>
    <w:rsid w:val="0FB12275"/>
    <w:rsid w:val="100E3986"/>
    <w:rsid w:val="10434CC0"/>
    <w:rsid w:val="1084784A"/>
    <w:rsid w:val="10DE353E"/>
    <w:rsid w:val="11BF1108"/>
    <w:rsid w:val="127001C5"/>
    <w:rsid w:val="12C16C73"/>
    <w:rsid w:val="12D4526F"/>
    <w:rsid w:val="138A3509"/>
    <w:rsid w:val="139050DE"/>
    <w:rsid w:val="13E250F3"/>
    <w:rsid w:val="140E6758"/>
    <w:rsid w:val="14214B84"/>
    <w:rsid w:val="14A800EA"/>
    <w:rsid w:val="157955E3"/>
    <w:rsid w:val="16073835"/>
    <w:rsid w:val="16691AFB"/>
    <w:rsid w:val="16D43419"/>
    <w:rsid w:val="17685480"/>
    <w:rsid w:val="177E34AB"/>
    <w:rsid w:val="179E57D5"/>
    <w:rsid w:val="183C6A36"/>
    <w:rsid w:val="18583FB7"/>
    <w:rsid w:val="193F08F1"/>
    <w:rsid w:val="1A6525DA"/>
    <w:rsid w:val="1ABD5F72"/>
    <w:rsid w:val="1BD25A4D"/>
    <w:rsid w:val="1C173176"/>
    <w:rsid w:val="1C3F7586"/>
    <w:rsid w:val="1D2641DF"/>
    <w:rsid w:val="1D350989"/>
    <w:rsid w:val="1D3A2396"/>
    <w:rsid w:val="1D5030CD"/>
    <w:rsid w:val="1DAA6C81"/>
    <w:rsid w:val="1E7E3C6A"/>
    <w:rsid w:val="1F0028D1"/>
    <w:rsid w:val="1F474819"/>
    <w:rsid w:val="1FD431B3"/>
    <w:rsid w:val="20053897"/>
    <w:rsid w:val="20436BAD"/>
    <w:rsid w:val="204A02A8"/>
    <w:rsid w:val="207C4233"/>
    <w:rsid w:val="20EB0C8B"/>
    <w:rsid w:val="2105256C"/>
    <w:rsid w:val="2267340E"/>
    <w:rsid w:val="2301195B"/>
    <w:rsid w:val="233139A1"/>
    <w:rsid w:val="2342170A"/>
    <w:rsid w:val="23832222"/>
    <w:rsid w:val="23900102"/>
    <w:rsid w:val="23D06D16"/>
    <w:rsid w:val="24724271"/>
    <w:rsid w:val="256F255E"/>
    <w:rsid w:val="263D30F7"/>
    <w:rsid w:val="264E03C6"/>
    <w:rsid w:val="2729361F"/>
    <w:rsid w:val="2729389F"/>
    <w:rsid w:val="275B2D9A"/>
    <w:rsid w:val="278D1ECC"/>
    <w:rsid w:val="28020F98"/>
    <w:rsid w:val="283206F1"/>
    <w:rsid w:val="28EC2844"/>
    <w:rsid w:val="28F416F8"/>
    <w:rsid w:val="294C11E1"/>
    <w:rsid w:val="29AE13C4"/>
    <w:rsid w:val="29CC61D1"/>
    <w:rsid w:val="29F70AB3"/>
    <w:rsid w:val="2AA42CAA"/>
    <w:rsid w:val="2B287437"/>
    <w:rsid w:val="2B3B53BD"/>
    <w:rsid w:val="2B3D246E"/>
    <w:rsid w:val="2BA07916"/>
    <w:rsid w:val="2C544AE5"/>
    <w:rsid w:val="2CCE400E"/>
    <w:rsid w:val="2D1F3BEF"/>
    <w:rsid w:val="2D29131F"/>
    <w:rsid w:val="2D4126B0"/>
    <w:rsid w:val="2D4267EF"/>
    <w:rsid w:val="2DA258A4"/>
    <w:rsid w:val="2E9021DA"/>
    <w:rsid w:val="2EFC1847"/>
    <w:rsid w:val="2FCB2EA8"/>
    <w:rsid w:val="30534F57"/>
    <w:rsid w:val="30F65115"/>
    <w:rsid w:val="32132BEF"/>
    <w:rsid w:val="32193F7E"/>
    <w:rsid w:val="32951856"/>
    <w:rsid w:val="32EC3440"/>
    <w:rsid w:val="330F06CC"/>
    <w:rsid w:val="33C10429"/>
    <w:rsid w:val="341D7D55"/>
    <w:rsid w:val="347546D4"/>
    <w:rsid w:val="34A51AF9"/>
    <w:rsid w:val="363A5854"/>
    <w:rsid w:val="3756532C"/>
    <w:rsid w:val="375C0B95"/>
    <w:rsid w:val="37DB18E5"/>
    <w:rsid w:val="38014421"/>
    <w:rsid w:val="38521F98"/>
    <w:rsid w:val="38664899"/>
    <w:rsid w:val="386C12AB"/>
    <w:rsid w:val="38A50F90"/>
    <w:rsid w:val="39162FC5"/>
    <w:rsid w:val="397C526D"/>
    <w:rsid w:val="39A93E39"/>
    <w:rsid w:val="3AB0279C"/>
    <w:rsid w:val="3ACA54C4"/>
    <w:rsid w:val="3ADD023E"/>
    <w:rsid w:val="3AFE1F63"/>
    <w:rsid w:val="3B3F2CA7"/>
    <w:rsid w:val="3B491430"/>
    <w:rsid w:val="3BDC399D"/>
    <w:rsid w:val="3BE23632"/>
    <w:rsid w:val="3C0B2B89"/>
    <w:rsid w:val="3C3F1572"/>
    <w:rsid w:val="3C443011"/>
    <w:rsid w:val="3C5E715D"/>
    <w:rsid w:val="3CA1704A"/>
    <w:rsid w:val="3D1E069A"/>
    <w:rsid w:val="3DB73ABE"/>
    <w:rsid w:val="3E03620E"/>
    <w:rsid w:val="3E217A53"/>
    <w:rsid w:val="3FBE457A"/>
    <w:rsid w:val="40465297"/>
    <w:rsid w:val="4194657F"/>
    <w:rsid w:val="41EF0857"/>
    <w:rsid w:val="42611755"/>
    <w:rsid w:val="42897614"/>
    <w:rsid w:val="42D9578F"/>
    <w:rsid w:val="42FE0D52"/>
    <w:rsid w:val="432271C6"/>
    <w:rsid w:val="439671DC"/>
    <w:rsid w:val="43A177B9"/>
    <w:rsid w:val="440E69BC"/>
    <w:rsid w:val="45E32481"/>
    <w:rsid w:val="46F05414"/>
    <w:rsid w:val="47084895"/>
    <w:rsid w:val="47E442E9"/>
    <w:rsid w:val="494476DB"/>
    <w:rsid w:val="494F67AB"/>
    <w:rsid w:val="49CC5E93"/>
    <w:rsid w:val="4A341A23"/>
    <w:rsid w:val="4A9D70A2"/>
    <w:rsid w:val="4AA2290B"/>
    <w:rsid w:val="4AB84CE2"/>
    <w:rsid w:val="4B50680B"/>
    <w:rsid w:val="4BCF2F75"/>
    <w:rsid w:val="4BF61160"/>
    <w:rsid w:val="4BFB49C8"/>
    <w:rsid w:val="4C0C71E6"/>
    <w:rsid w:val="4C325F10"/>
    <w:rsid w:val="4C4C6FD2"/>
    <w:rsid w:val="4C6D01A5"/>
    <w:rsid w:val="4C756ED3"/>
    <w:rsid w:val="4C98258E"/>
    <w:rsid w:val="4CE216E4"/>
    <w:rsid w:val="4D3637DE"/>
    <w:rsid w:val="4D587BF8"/>
    <w:rsid w:val="4E21448E"/>
    <w:rsid w:val="4E6A373F"/>
    <w:rsid w:val="4F764366"/>
    <w:rsid w:val="500D58D6"/>
    <w:rsid w:val="501A30DB"/>
    <w:rsid w:val="506142AC"/>
    <w:rsid w:val="50A075B3"/>
    <w:rsid w:val="5107796B"/>
    <w:rsid w:val="52427A7F"/>
    <w:rsid w:val="536A7BE8"/>
    <w:rsid w:val="538E1C7E"/>
    <w:rsid w:val="539D45B7"/>
    <w:rsid w:val="53B84C88"/>
    <w:rsid w:val="53DF697E"/>
    <w:rsid w:val="546724CF"/>
    <w:rsid w:val="55911EF9"/>
    <w:rsid w:val="561D7211"/>
    <w:rsid w:val="5684380C"/>
    <w:rsid w:val="568455BA"/>
    <w:rsid w:val="574539A5"/>
    <w:rsid w:val="57923D07"/>
    <w:rsid w:val="583F5C3D"/>
    <w:rsid w:val="58597148"/>
    <w:rsid w:val="588C0756"/>
    <w:rsid w:val="59232F88"/>
    <w:rsid w:val="597436C4"/>
    <w:rsid w:val="59CF2FF0"/>
    <w:rsid w:val="5AE1334B"/>
    <w:rsid w:val="5B0E18F6"/>
    <w:rsid w:val="5CDC6F8F"/>
    <w:rsid w:val="5DA0717E"/>
    <w:rsid w:val="5DA20412"/>
    <w:rsid w:val="5DC015CE"/>
    <w:rsid w:val="5DC2123B"/>
    <w:rsid w:val="5DE16BB2"/>
    <w:rsid w:val="5E690F7E"/>
    <w:rsid w:val="5ECC7AFE"/>
    <w:rsid w:val="5F0330E1"/>
    <w:rsid w:val="5F3D3DAD"/>
    <w:rsid w:val="5FB011CE"/>
    <w:rsid w:val="602F3E80"/>
    <w:rsid w:val="6042451C"/>
    <w:rsid w:val="61C86CA3"/>
    <w:rsid w:val="62015D11"/>
    <w:rsid w:val="62347E94"/>
    <w:rsid w:val="623E0D13"/>
    <w:rsid w:val="63251ED3"/>
    <w:rsid w:val="63860BC4"/>
    <w:rsid w:val="652E36A3"/>
    <w:rsid w:val="65404EED"/>
    <w:rsid w:val="657B4460"/>
    <w:rsid w:val="65BF4DFA"/>
    <w:rsid w:val="660758C0"/>
    <w:rsid w:val="66592798"/>
    <w:rsid w:val="66EB27D7"/>
    <w:rsid w:val="671C38D0"/>
    <w:rsid w:val="674943E2"/>
    <w:rsid w:val="674E4DF2"/>
    <w:rsid w:val="67892A30"/>
    <w:rsid w:val="67A922E1"/>
    <w:rsid w:val="68285207"/>
    <w:rsid w:val="68363DA8"/>
    <w:rsid w:val="68B56628"/>
    <w:rsid w:val="68C430EB"/>
    <w:rsid w:val="6A815C41"/>
    <w:rsid w:val="6AB84E13"/>
    <w:rsid w:val="6ADF6A94"/>
    <w:rsid w:val="6BB32772"/>
    <w:rsid w:val="6C755C79"/>
    <w:rsid w:val="6C87582D"/>
    <w:rsid w:val="6CB4707B"/>
    <w:rsid w:val="6D535020"/>
    <w:rsid w:val="6D934609"/>
    <w:rsid w:val="6E1931D6"/>
    <w:rsid w:val="6E526272"/>
    <w:rsid w:val="6F2B261F"/>
    <w:rsid w:val="6F6C1E44"/>
    <w:rsid w:val="6F7B5355"/>
    <w:rsid w:val="6FA67EF8"/>
    <w:rsid w:val="701E1938"/>
    <w:rsid w:val="70CC1BE0"/>
    <w:rsid w:val="712437CA"/>
    <w:rsid w:val="713E2ADE"/>
    <w:rsid w:val="715B3690"/>
    <w:rsid w:val="71A1306D"/>
    <w:rsid w:val="721343A4"/>
    <w:rsid w:val="72B172DF"/>
    <w:rsid w:val="73506AF8"/>
    <w:rsid w:val="73CA5D18"/>
    <w:rsid w:val="73D74B24"/>
    <w:rsid w:val="74791845"/>
    <w:rsid w:val="74844E8F"/>
    <w:rsid w:val="748F53FE"/>
    <w:rsid w:val="75B0387E"/>
    <w:rsid w:val="75C80BC8"/>
    <w:rsid w:val="75F95225"/>
    <w:rsid w:val="768F16E6"/>
    <w:rsid w:val="76B33626"/>
    <w:rsid w:val="76DB2B7D"/>
    <w:rsid w:val="76E2215D"/>
    <w:rsid w:val="77075350"/>
    <w:rsid w:val="7783749C"/>
    <w:rsid w:val="77DF733F"/>
    <w:rsid w:val="79091C23"/>
    <w:rsid w:val="79A27982"/>
    <w:rsid w:val="79CE7BF8"/>
    <w:rsid w:val="7A61087D"/>
    <w:rsid w:val="7A920E00"/>
    <w:rsid w:val="7A945364"/>
    <w:rsid w:val="7C705B15"/>
    <w:rsid w:val="7CDD5FD0"/>
    <w:rsid w:val="7CED2630"/>
    <w:rsid w:val="7D091AA2"/>
    <w:rsid w:val="7D7F582F"/>
    <w:rsid w:val="7E0D3522"/>
    <w:rsid w:val="7E9957F7"/>
    <w:rsid w:val="7EA20500"/>
    <w:rsid w:val="7F917521"/>
    <w:rsid w:val="7FD54BF5"/>
    <w:rsid w:val="7FD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0"/>
    <w:pPr>
      <w:spacing w:after="120"/>
    </w:pPr>
    <w:rPr>
      <w:rFonts w:ascii="Times New Roman" w:hAnsi="Times New Roman"/>
      <w:kern w:val="0"/>
      <w:sz w:val="20"/>
      <w:szCs w:val="24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7">
    <w:name w:val="Emphasis"/>
    <w:basedOn w:val="6"/>
    <w:qFormat/>
    <w:uiPriority w:val="0"/>
    <w:rPr>
      <w:color w:val="F73131"/>
    </w:rPr>
  </w:style>
  <w:style w:type="character" w:styleId="8">
    <w:name w:val="Hyperlink"/>
    <w:basedOn w:val="6"/>
    <w:qFormat/>
    <w:uiPriority w:val="0"/>
    <w:rPr>
      <w:color w:val="2440B3"/>
      <w:u w:val="none"/>
    </w:rPr>
  </w:style>
  <w:style w:type="character" w:styleId="9">
    <w:name w:val="HTML Cite"/>
    <w:basedOn w:val="6"/>
    <w:qFormat/>
    <w:uiPriority w:val="0"/>
    <w:rPr>
      <w:color w:val="008000"/>
    </w:rPr>
  </w:style>
  <w:style w:type="character" w:customStyle="1" w:styleId="10">
    <w:name w:val="hover24"/>
    <w:basedOn w:val="6"/>
    <w:qFormat/>
    <w:uiPriority w:val="0"/>
  </w:style>
  <w:style w:type="character" w:customStyle="1" w:styleId="11">
    <w:name w:val="hover25"/>
    <w:basedOn w:val="6"/>
    <w:qFormat/>
    <w:uiPriority w:val="0"/>
    <w:rPr>
      <w:color w:val="315EFB"/>
    </w:rPr>
  </w:style>
  <w:style w:type="character" w:customStyle="1" w:styleId="12">
    <w:name w:val="hover26"/>
    <w:basedOn w:val="6"/>
    <w:qFormat/>
    <w:uiPriority w:val="0"/>
    <w:rPr>
      <w:color w:val="315EFB"/>
    </w:rPr>
  </w:style>
  <w:style w:type="character" w:customStyle="1" w:styleId="13">
    <w:name w:val="c-icon26"/>
    <w:basedOn w:val="6"/>
    <w:qFormat/>
    <w:uiPriority w:val="0"/>
  </w:style>
  <w:style w:type="paragraph" w:customStyle="1" w:styleId="1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361</Words>
  <Characters>406</Characters>
  <Lines>15</Lines>
  <Paragraphs>4</Paragraphs>
  <TotalTime>0</TotalTime>
  <ScaleCrop>false</ScaleCrop>
  <LinksUpToDate>false</LinksUpToDate>
  <CharactersWithSpaces>417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2018-09-28T05:30:00Z</dcterms:created>
  <dc:creator>Administrator</dc:creator>
  <cp:lastModifiedBy>武珈羽</cp:lastModifiedBy>
  <cp:lastPrinted>2023-09-25T11:13:00Z</cp:lastPrinted>
  <dcterms:modified xsi:type="dcterms:W3CDTF">2026-06-02T09:03:52Z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2DA632AE8B5C43F3BFC357D0A134331F_13</vt:lpwstr>
  </property>
  <property fmtid="{D5CDD505-2E9C-101B-9397-08002B2CF9AE}" pid="4" name="KSOTemplateDocerSaveRecord">
    <vt:lpwstr>eyJoZGlkIjoiOGJmYjg1NzEzODQ1MmQ0NDY1ZDYwYTM2NjBkYjE2OWQiLCJ1c2VySWQiOiI2MDQ2MzA1MTEifQ==</vt:lpwstr>
  </property>
</Properties>
</file>