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27A96" w:rsidRPr="0005490F" w:rsidRDefault="00927A96">
      <w:pPr>
        <w:pStyle w:val="a6"/>
        <w:rPr>
          <w:rFonts w:ascii="宋体" w:hAnsi="宋体" w:cs="Arial" w:hint="eastAsia"/>
          <w:color w:val="auto"/>
          <w:kern w:val="0"/>
          <w:sz w:val="30"/>
          <w:szCs w:val="30"/>
        </w:rPr>
      </w:pPr>
      <w:r w:rsidRPr="0005490F">
        <w:rPr>
          <w:rFonts w:ascii="宋体" w:hAnsi="宋体" w:cs="Arial" w:hint="eastAsia"/>
          <w:color w:val="auto"/>
          <w:kern w:val="0"/>
          <w:sz w:val="30"/>
          <w:szCs w:val="30"/>
        </w:rPr>
        <w:t xml:space="preserve"> </w:t>
      </w:r>
    </w:p>
    <w:p w:rsidR="00927A96" w:rsidRPr="0005490F" w:rsidRDefault="00927A96">
      <w:pPr>
        <w:pStyle w:val="a6"/>
        <w:rPr>
          <w:rFonts w:ascii="宋体" w:hAnsi="宋体"/>
          <w:color w:val="auto"/>
          <w:sz w:val="30"/>
          <w:szCs w:val="30"/>
        </w:rPr>
      </w:pPr>
    </w:p>
    <w:p w:rsidR="00927A96" w:rsidRPr="0005490F" w:rsidRDefault="00927A96">
      <w:pPr>
        <w:jc w:val="center"/>
        <w:rPr>
          <w:rFonts w:ascii="宋体" w:hAnsi="宋体"/>
          <w:b/>
          <w:bCs/>
          <w:sz w:val="44"/>
          <w:szCs w:val="44"/>
        </w:rPr>
      </w:pPr>
    </w:p>
    <w:p w:rsidR="00927A96" w:rsidRPr="0005490F" w:rsidRDefault="00927A96">
      <w:pPr>
        <w:pStyle w:val="a6"/>
        <w:rPr>
          <w:rFonts w:ascii="宋体" w:hAnsi="宋体" w:hint="eastAsia"/>
          <w:color w:val="auto"/>
        </w:rPr>
      </w:pPr>
    </w:p>
    <w:p w:rsidR="004E593B" w:rsidRPr="00B129FD" w:rsidRDefault="00927A96" w:rsidP="004E593B">
      <w:pPr>
        <w:jc w:val="center"/>
        <w:rPr>
          <w:rFonts w:ascii="宋体" w:hAnsi="宋体" w:hint="eastAsia"/>
          <w:b/>
          <w:bCs/>
          <w:sz w:val="44"/>
          <w:szCs w:val="44"/>
        </w:rPr>
      </w:pPr>
      <w:r w:rsidRPr="00B129FD">
        <w:rPr>
          <w:rFonts w:ascii="宋体" w:hAnsi="宋体" w:hint="eastAsia"/>
          <w:b/>
          <w:bCs/>
          <w:sz w:val="44"/>
          <w:szCs w:val="44"/>
        </w:rPr>
        <w:t>陕西理工大学</w:t>
      </w:r>
    </w:p>
    <w:p w:rsidR="004E593B" w:rsidRPr="00B129FD" w:rsidRDefault="004E593B" w:rsidP="004E593B">
      <w:pPr>
        <w:jc w:val="center"/>
        <w:rPr>
          <w:rFonts w:ascii="宋体" w:hAnsi="宋体"/>
          <w:b/>
          <w:bCs/>
          <w:sz w:val="44"/>
          <w:szCs w:val="44"/>
        </w:rPr>
      </w:pPr>
    </w:p>
    <w:p w:rsidR="00927A96" w:rsidRPr="00B129FD" w:rsidRDefault="00927A96">
      <w:pPr>
        <w:jc w:val="center"/>
        <w:rPr>
          <w:rFonts w:ascii="宋体" w:hAnsi="宋体" w:hint="eastAsia"/>
          <w:b/>
          <w:bCs/>
          <w:sz w:val="44"/>
          <w:szCs w:val="44"/>
        </w:rPr>
      </w:pPr>
    </w:p>
    <w:p w:rsidR="004E593B" w:rsidRPr="00B129FD" w:rsidRDefault="004E593B" w:rsidP="004E593B">
      <w:pPr>
        <w:rPr>
          <w:rFonts w:ascii="宋体" w:hAnsi="宋体" w:hint="eastAsia"/>
          <w:b/>
          <w:bCs/>
          <w:sz w:val="44"/>
          <w:szCs w:val="44"/>
        </w:rPr>
      </w:pPr>
    </w:p>
    <w:p w:rsidR="004E593B" w:rsidRPr="00B129FD" w:rsidRDefault="004E593B">
      <w:pPr>
        <w:jc w:val="center"/>
        <w:rPr>
          <w:rFonts w:ascii="宋体" w:hAnsi="宋体"/>
        </w:rPr>
      </w:pPr>
    </w:p>
    <w:p w:rsidR="00927A96" w:rsidRPr="00B129FD" w:rsidRDefault="00927A96">
      <w:pPr>
        <w:rPr>
          <w:rFonts w:ascii="宋体" w:hAnsi="宋体"/>
        </w:rPr>
      </w:pPr>
    </w:p>
    <w:p w:rsidR="00927A96" w:rsidRPr="00B129FD" w:rsidRDefault="00927A96">
      <w:pPr>
        <w:rPr>
          <w:rFonts w:ascii="宋体" w:hAnsi="宋体"/>
        </w:rPr>
      </w:pPr>
    </w:p>
    <w:p w:rsidR="00927A96" w:rsidRPr="00B129FD" w:rsidRDefault="00927A96">
      <w:pPr>
        <w:jc w:val="center"/>
        <w:rPr>
          <w:rFonts w:ascii="宋体" w:hAnsi="宋体"/>
          <w:b/>
          <w:sz w:val="44"/>
          <w:szCs w:val="44"/>
        </w:rPr>
      </w:pPr>
      <w:r w:rsidRPr="00B129FD">
        <w:rPr>
          <w:rFonts w:ascii="宋体" w:hAnsi="宋体"/>
          <w:b/>
          <w:sz w:val="44"/>
          <w:szCs w:val="44"/>
        </w:rPr>
        <w:t>施</w:t>
      </w:r>
    </w:p>
    <w:p w:rsidR="00927A96" w:rsidRPr="00B129FD" w:rsidRDefault="00927A96">
      <w:pPr>
        <w:jc w:val="center"/>
        <w:rPr>
          <w:rFonts w:ascii="宋体" w:hAnsi="宋体"/>
          <w:b/>
          <w:sz w:val="44"/>
          <w:szCs w:val="44"/>
        </w:rPr>
      </w:pPr>
      <w:r w:rsidRPr="00B129FD">
        <w:rPr>
          <w:rFonts w:ascii="宋体" w:hAnsi="宋体"/>
          <w:b/>
          <w:sz w:val="44"/>
          <w:szCs w:val="44"/>
        </w:rPr>
        <w:t>工</w:t>
      </w:r>
    </w:p>
    <w:p w:rsidR="00927A96" w:rsidRPr="00B129FD" w:rsidRDefault="00927A96">
      <w:pPr>
        <w:jc w:val="center"/>
        <w:rPr>
          <w:rFonts w:ascii="宋体" w:hAnsi="宋体"/>
          <w:b/>
          <w:sz w:val="44"/>
          <w:szCs w:val="44"/>
        </w:rPr>
      </w:pPr>
      <w:r w:rsidRPr="00B129FD">
        <w:rPr>
          <w:rFonts w:ascii="宋体" w:hAnsi="宋体"/>
          <w:b/>
          <w:sz w:val="44"/>
          <w:szCs w:val="44"/>
        </w:rPr>
        <w:t>合</w:t>
      </w:r>
    </w:p>
    <w:p w:rsidR="00927A96" w:rsidRPr="00B129FD" w:rsidRDefault="00927A96">
      <w:pPr>
        <w:jc w:val="center"/>
        <w:rPr>
          <w:rStyle w:val="af8"/>
          <w:rFonts w:ascii="宋体" w:hAnsi="宋体"/>
          <w:sz w:val="44"/>
          <w:szCs w:val="44"/>
        </w:rPr>
      </w:pPr>
      <w:r w:rsidRPr="00B129FD">
        <w:rPr>
          <w:rFonts w:ascii="宋体" w:hAnsi="宋体"/>
          <w:b/>
          <w:sz w:val="44"/>
          <w:szCs w:val="44"/>
        </w:rPr>
        <w:t>同</w:t>
      </w:r>
    </w:p>
    <w:p w:rsidR="00927A96" w:rsidRPr="00B129FD" w:rsidRDefault="00927A96">
      <w:pPr>
        <w:pStyle w:val="a6"/>
        <w:rPr>
          <w:rFonts w:ascii="宋体" w:hAnsi="宋体" w:hint="eastAsia"/>
          <w:color w:val="auto"/>
          <w:sz w:val="44"/>
          <w:szCs w:val="44"/>
        </w:rPr>
      </w:pPr>
    </w:p>
    <w:p w:rsidR="00927A96" w:rsidRPr="00B129FD" w:rsidRDefault="00927A96">
      <w:pPr>
        <w:pStyle w:val="TOC1"/>
        <w:rPr>
          <w:rFonts w:ascii="宋体" w:hAnsi="宋体" w:hint="eastAsia"/>
          <w:kern w:val="0"/>
          <w:sz w:val="30"/>
        </w:rPr>
      </w:pPr>
    </w:p>
    <w:p w:rsidR="00927A96" w:rsidRPr="00B129FD" w:rsidRDefault="00927A96">
      <w:pPr>
        <w:rPr>
          <w:rFonts w:ascii="宋体" w:hAnsi="宋体"/>
        </w:rPr>
      </w:pPr>
    </w:p>
    <w:p w:rsidR="00927A96" w:rsidRPr="00B129FD" w:rsidRDefault="00927A96">
      <w:pPr>
        <w:pStyle w:val="a6"/>
        <w:rPr>
          <w:rFonts w:ascii="宋体" w:hAnsi="宋体" w:hint="eastAsia"/>
          <w:color w:val="auto"/>
        </w:rPr>
      </w:pPr>
    </w:p>
    <w:p w:rsidR="00927A96" w:rsidRPr="00B129FD" w:rsidRDefault="00927A96">
      <w:pPr>
        <w:pStyle w:val="a6"/>
        <w:rPr>
          <w:rFonts w:ascii="宋体" w:hAnsi="宋体" w:hint="eastAsia"/>
          <w:color w:val="auto"/>
        </w:rPr>
      </w:pPr>
    </w:p>
    <w:p w:rsidR="00927A96" w:rsidRPr="00B129FD" w:rsidRDefault="00927A96">
      <w:pPr>
        <w:pStyle w:val="TOC1"/>
        <w:jc w:val="center"/>
        <w:rPr>
          <w:rFonts w:ascii="宋体" w:hAnsi="宋体"/>
          <w:sz w:val="36"/>
          <w:szCs w:val="36"/>
        </w:rPr>
      </w:pPr>
      <w:r w:rsidRPr="00B129FD">
        <w:rPr>
          <w:rFonts w:ascii="宋体" w:hAnsi="宋体" w:hint="eastAsia"/>
          <w:sz w:val="36"/>
          <w:szCs w:val="36"/>
        </w:rPr>
        <w:t>202</w:t>
      </w:r>
      <w:r w:rsidR="006456C1" w:rsidRPr="00B129FD">
        <w:rPr>
          <w:rFonts w:ascii="宋体" w:hAnsi="宋体" w:hint="eastAsia"/>
          <w:sz w:val="36"/>
          <w:szCs w:val="36"/>
        </w:rPr>
        <w:t>6</w:t>
      </w:r>
      <w:r w:rsidRPr="00B129FD">
        <w:rPr>
          <w:rFonts w:ascii="宋体" w:hAnsi="宋体" w:hint="eastAsia"/>
          <w:sz w:val="36"/>
          <w:szCs w:val="36"/>
        </w:rPr>
        <w:t>年  月   日</w:t>
      </w:r>
    </w:p>
    <w:p w:rsidR="00927A96" w:rsidRPr="00B129FD" w:rsidRDefault="00927A96">
      <w:pPr>
        <w:jc w:val="center"/>
        <w:rPr>
          <w:rFonts w:ascii="宋体" w:hAnsi="宋体"/>
        </w:rPr>
      </w:pPr>
    </w:p>
    <w:p w:rsidR="00927A96" w:rsidRPr="00B129FD" w:rsidRDefault="00927A96">
      <w:pPr>
        <w:rPr>
          <w:rFonts w:ascii="宋体" w:hAnsi="宋体" w:cs="仿宋" w:hint="eastAsia"/>
          <w:b/>
          <w:sz w:val="24"/>
        </w:rPr>
        <w:sectPr w:rsidR="00927A96" w:rsidRPr="00B129FD">
          <w:footerReference w:type="default" r:id="rId7"/>
          <w:pgSz w:w="11906" w:h="16838"/>
          <w:pgMar w:top="1440" w:right="1800" w:bottom="1440" w:left="1800" w:header="851" w:footer="992" w:gutter="0"/>
          <w:cols w:space="720"/>
          <w:docGrid w:type="lines" w:linePitch="312"/>
        </w:sectPr>
      </w:pPr>
    </w:p>
    <w:p w:rsidR="00927A96" w:rsidRPr="00B129FD" w:rsidRDefault="00927A96">
      <w:pPr>
        <w:jc w:val="center"/>
        <w:rPr>
          <w:rFonts w:ascii="宋体" w:hAnsi="宋体" w:cs="仿宋" w:hint="eastAsia"/>
          <w:b/>
          <w:sz w:val="32"/>
          <w:szCs w:val="32"/>
        </w:rPr>
      </w:pPr>
      <w:r w:rsidRPr="00B129FD">
        <w:rPr>
          <w:rFonts w:ascii="宋体" w:hAnsi="宋体" w:cs="仿宋" w:hint="eastAsia"/>
          <w:b/>
          <w:sz w:val="32"/>
          <w:szCs w:val="32"/>
        </w:rPr>
        <w:lastRenderedPageBreak/>
        <w:t>第一部分  协议书</w:t>
      </w:r>
    </w:p>
    <w:p w:rsidR="00927A96" w:rsidRPr="00B129FD" w:rsidRDefault="00927A96">
      <w:pPr>
        <w:spacing w:line="360" w:lineRule="auto"/>
        <w:ind w:firstLineChars="200" w:firstLine="640"/>
        <w:rPr>
          <w:rFonts w:ascii="宋体" w:hAnsi="宋体" w:cs="仿宋" w:hint="eastAsia"/>
          <w:sz w:val="32"/>
          <w:szCs w:val="32"/>
        </w:rPr>
      </w:pPr>
    </w:p>
    <w:p w:rsidR="00927A96" w:rsidRPr="00B129FD" w:rsidRDefault="00927A96" w:rsidP="006456C1">
      <w:pPr>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发包人（全称）：</w:t>
      </w:r>
      <w:r w:rsidRPr="00B129FD">
        <w:rPr>
          <w:rFonts w:ascii="宋体" w:hAnsi="宋体" w:cs="仿宋" w:hint="eastAsia"/>
          <w:sz w:val="24"/>
          <w:szCs w:val="24"/>
          <w:u w:val="single"/>
        </w:rPr>
        <w:t>__陕西理工大学 __</w:t>
      </w:r>
    </w:p>
    <w:p w:rsidR="00927A96" w:rsidRPr="00B129FD" w:rsidRDefault="00927A96" w:rsidP="006456C1">
      <w:pPr>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承包人（全称）：</w:t>
      </w:r>
      <w:r w:rsidRPr="00B129FD">
        <w:rPr>
          <w:rFonts w:ascii="宋体" w:hAnsi="宋体" w:cs="仿宋" w:hint="eastAsia"/>
          <w:sz w:val="24"/>
          <w:szCs w:val="24"/>
          <w:u w:val="single"/>
        </w:rPr>
        <w:t xml:space="preserve">                 </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依照《中华人民共和国民法典》、《中华人民共和国建筑法》及其他有关法律、行政法规，遵循平等、自愿、公平和诚实信用的原则，双方就本工程施工协商一致，订立本合同。</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一、工程概况</w:t>
      </w:r>
    </w:p>
    <w:p w:rsidR="004E593B" w:rsidRPr="00B129FD" w:rsidRDefault="00927A96" w:rsidP="006456C1">
      <w:pPr>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工程名称：</w:t>
      </w:r>
      <w:r w:rsidR="004E593B" w:rsidRPr="00B129FD">
        <w:rPr>
          <w:rFonts w:ascii="宋体" w:hAnsi="宋体" w:cs="仿宋" w:hint="eastAsia"/>
          <w:sz w:val="24"/>
          <w:szCs w:val="24"/>
        </w:rPr>
        <w:t xml:space="preserve"> </w:t>
      </w:r>
      <w:r w:rsidR="004E593B" w:rsidRPr="00B129FD">
        <w:rPr>
          <w:rFonts w:ascii="宋体" w:hAnsi="宋体" w:cs="仿宋" w:hint="eastAsia"/>
          <w:sz w:val="24"/>
          <w:szCs w:val="24"/>
          <w:u w:val="single"/>
        </w:rPr>
        <w:t xml:space="preserve">                    </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工程地点：</w:t>
      </w:r>
      <w:r w:rsidR="004E593B" w:rsidRPr="00B129FD">
        <w:rPr>
          <w:rFonts w:ascii="宋体" w:hAnsi="宋体" w:cs="仿宋" w:hint="eastAsia"/>
          <w:sz w:val="24"/>
          <w:szCs w:val="24"/>
          <w:u w:val="single"/>
        </w:rPr>
        <w:t>陕西理工大学</w:t>
      </w:r>
      <w:r w:rsidR="006456C1" w:rsidRPr="00B129FD">
        <w:rPr>
          <w:rFonts w:ascii="宋体" w:hAnsi="宋体" w:cs="仿宋" w:hint="eastAsia"/>
          <w:sz w:val="24"/>
          <w:szCs w:val="24"/>
          <w:u w:val="single"/>
        </w:rPr>
        <w:t>北</w:t>
      </w:r>
      <w:r w:rsidRPr="00B129FD">
        <w:rPr>
          <w:rFonts w:ascii="宋体" w:hAnsi="宋体" w:cs="仿宋" w:hint="eastAsia"/>
          <w:sz w:val="24"/>
          <w:szCs w:val="24"/>
          <w:u w:val="single"/>
        </w:rPr>
        <w:t>校区</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工程立项文号：</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资金来源：</w:t>
      </w:r>
      <w:r w:rsidRPr="00B129FD">
        <w:rPr>
          <w:rFonts w:ascii="宋体" w:hAnsi="宋体" w:cs="仿宋" w:hint="eastAsia"/>
          <w:sz w:val="24"/>
          <w:szCs w:val="24"/>
          <w:u w:val="single"/>
        </w:rPr>
        <w:t xml:space="preserve">  中央财政专项  </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二、工程承包范围</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承包范围：</w:t>
      </w:r>
      <w:r w:rsidRPr="00B129FD">
        <w:rPr>
          <w:rFonts w:ascii="宋体" w:hAnsi="宋体" w:cs="仿宋" w:hint="eastAsia"/>
          <w:sz w:val="24"/>
          <w:szCs w:val="24"/>
          <w:u w:val="single"/>
        </w:rPr>
        <w:t>工程量清单内的全部内容。</w:t>
      </w:r>
    </w:p>
    <w:p w:rsidR="00927A96" w:rsidRPr="00B129FD" w:rsidRDefault="00927A96" w:rsidP="006456C1">
      <w:pPr>
        <w:spacing w:line="360" w:lineRule="auto"/>
        <w:ind w:firstLineChars="200" w:firstLine="480"/>
        <w:rPr>
          <w:rFonts w:ascii="宋体" w:hAnsi="宋体" w:cs="仿宋" w:hint="eastAsia"/>
          <w:bCs/>
          <w:sz w:val="24"/>
          <w:szCs w:val="24"/>
          <w:u w:val="single"/>
        </w:rPr>
      </w:pPr>
      <w:r w:rsidRPr="00B129FD">
        <w:rPr>
          <w:rFonts w:ascii="宋体" w:hAnsi="宋体" w:cs="仿宋" w:hint="eastAsia"/>
          <w:sz w:val="24"/>
          <w:szCs w:val="24"/>
        </w:rPr>
        <w:t>承包方式：</w:t>
      </w:r>
      <w:r w:rsidRPr="00B129FD">
        <w:rPr>
          <w:rFonts w:ascii="宋体" w:hAnsi="宋体" w:cs="仿宋" w:hint="eastAsia"/>
          <w:bCs/>
          <w:kern w:val="0"/>
          <w:sz w:val="24"/>
          <w:szCs w:val="24"/>
          <w:u w:val="single"/>
        </w:rPr>
        <w:t>包工包料，包质量、包工期、包安全、包文明施工。</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三、合同工期</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总日历天数：</w:t>
      </w:r>
      <w:r w:rsidRPr="00B129FD">
        <w:rPr>
          <w:rFonts w:ascii="宋体" w:hAnsi="宋体" w:cs="仿宋" w:hint="eastAsia"/>
          <w:sz w:val="24"/>
          <w:szCs w:val="24"/>
          <w:u w:val="single"/>
        </w:rPr>
        <w:t xml:space="preserve"> </w:t>
      </w:r>
      <w:r w:rsidR="006456C1" w:rsidRPr="00B129FD">
        <w:rPr>
          <w:rFonts w:ascii="宋体" w:hAnsi="宋体" w:cs="仿宋" w:hint="eastAsia"/>
          <w:sz w:val="24"/>
          <w:szCs w:val="24"/>
          <w:u w:val="single"/>
        </w:rPr>
        <w:t xml:space="preserve">  </w:t>
      </w:r>
      <w:r w:rsidRPr="00B129FD">
        <w:rPr>
          <w:rFonts w:ascii="宋体" w:hAnsi="宋体" w:cs="仿宋" w:hint="eastAsia"/>
          <w:sz w:val="24"/>
          <w:szCs w:val="24"/>
        </w:rPr>
        <w:t>天</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开工日期：</w:t>
      </w:r>
      <w:r w:rsidRPr="00B129FD">
        <w:rPr>
          <w:rFonts w:ascii="宋体" w:hAnsi="宋体" w:cs="仿宋" w:hint="eastAsia"/>
          <w:sz w:val="24"/>
          <w:szCs w:val="24"/>
          <w:u w:val="single"/>
        </w:rPr>
        <w:t>202</w:t>
      </w:r>
      <w:r w:rsidR="006456C1" w:rsidRPr="00B129FD">
        <w:rPr>
          <w:rFonts w:ascii="宋体" w:hAnsi="宋体" w:cs="仿宋" w:hint="eastAsia"/>
          <w:sz w:val="24"/>
          <w:szCs w:val="24"/>
          <w:u w:val="single"/>
        </w:rPr>
        <w:t>6</w:t>
      </w:r>
      <w:r w:rsidRPr="00B129FD">
        <w:rPr>
          <w:rFonts w:ascii="宋体" w:hAnsi="宋体" w:cs="仿宋" w:hint="eastAsia"/>
          <w:sz w:val="24"/>
          <w:szCs w:val="24"/>
          <w:u w:val="single"/>
        </w:rPr>
        <w:t>年</w:t>
      </w:r>
      <w:r w:rsidR="006456C1" w:rsidRPr="00B129FD">
        <w:rPr>
          <w:rFonts w:ascii="宋体" w:hAnsi="宋体" w:cs="仿宋" w:hint="eastAsia"/>
          <w:sz w:val="24"/>
          <w:szCs w:val="24"/>
          <w:u w:val="single"/>
        </w:rPr>
        <w:t xml:space="preserve">  </w:t>
      </w:r>
      <w:r w:rsidRPr="00B129FD">
        <w:rPr>
          <w:rFonts w:ascii="宋体" w:hAnsi="宋体" w:cs="仿宋" w:hint="eastAsia"/>
          <w:sz w:val="24"/>
          <w:szCs w:val="24"/>
          <w:u w:val="single"/>
        </w:rPr>
        <w:t>月</w:t>
      </w:r>
      <w:r w:rsidR="006456C1" w:rsidRPr="00B129FD">
        <w:rPr>
          <w:rFonts w:ascii="宋体" w:hAnsi="宋体" w:cs="仿宋" w:hint="eastAsia"/>
          <w:sz w:val="24"/>
          <w:szCs w:val="24"/>
          <w:u w:val="single"/>
        </w:rPr>
        <w:t xml:space="preserve">  </w:t>
      </w:r>
      <w:r w:rsidRPr="00B129FD">
        <w:rPr>
          <w:rFonts w:ascii="宋体" w:hAnsi="宋体" w:cs="仿宋" w:hint="eastAsia"/>
          <w:sz w:val="24"/>
          <w:szCs w:val="24"/>
          <w:u w:val="single"/>
        </w:rPr>
        <w:t>日</w:t>
      </w:r>
      <w:r w:rsidRPr="00B129FD">
        <w:rPr>
          <w:rFonts w:ascii="宋体" w:hAnsi="宋体" w:cs="仿宋" w:hint="eastAsia"/>
          <w:sz w:val="24"/>
          <w:szCs w:val="24"/>
        </w:rPr>
        <w:t>,竣工日期：</w:t>
      </w:r>
      <w:r w:rsidRPr="00B129FD">
        <w:rPr>
          <w:rFonts w:ascii="宋体" w:hAnsi="宋体" w:cs="仿宋" w:hint="eastAsia"/>
          <w:sz w:val="24"/>
          <w:szCs w:val="24"/>
          <w:u w:val="single"/>
        </w:rPr>
        <w:t>202</w:t>
      </w:r>
      <w:r w:rsidR="006456C1" w:rsidRPr="00B129FD">
        <w:rPr>
          <w:rFonts w:ascii="宋体" w:hAnsi="宋体" w:cs="仿宋" w:hint="eastAsia"/>
          <w:sz w:val="24"/>
          <w:szCs w:val="24"/>
          <w:u w:val="single"/>
        </w:rPr>
        <w:t>6</w:t>
      </w:r>
      <w:r w:rsidRPr="00B129FD">
        <w:rPr>
          <w:rFonts w:ascii="宋体" w:hAnsi="宋体" w:cs="仿宋" w:hint="eastAsia"/>
          <w:sz w:val="24"/>
          <w:szCs w:val="24"/>
          <w:u w:val="single"/>
        </w:rPr>
        <w:t>年</w:t>
      </w:r>
      <w:r w:rsidR="006456C1" w:rsidRPr="00B129FD">
        <w:rPr>
          <w:rFonts w:ascii="宋体" w:hAnsi="宋体" w:cs="仿宋" w:hint="eastAsia"/>
          <w:sz w:val="24"/>
          <w:szCs w:val="24"/>
          <w:u w:val="single"/>
        </w:rPr>
        <w:t xml:space="preserve">  </w:t>
      </w:r>
      <w:r w:rsidRPr="00B129FD">
        <w:rPr>
          <w:rFonts w:ascii="宋体" w:hAnsi="宋体" w:cs="仿宋" w:hint="eastAsia"/>
          <w:sz w:val="24"/>
          <w:szCs w:val="24"/>
          <w:u w:val="single"/>
        </w:rPr>
        <w:t>月</w:t>
      </w:r>
      <w:r w:rsidR="006456C1" w:rsidRPr="00B129FD">
        <w:rPr>
          <w:rFonts w:ascii="宋体" w:hAnsi="宋体" w:cs="仿宋" w:hint="eastAsia"/>
          <w:sz w:val="24"/>
          <w:szCs w:val="24"/>
          <w:u w:val="single"/>
        </w:rPr>
        <w:t xml:space="preserve">  </w:t>
      </w:r>
      <w:r w:rsidRPr="00B129FD">
        <w:rPr>
          <w:rFonts w:ascii="宋体" w:hAnsi="宋体" w:cs="仿宋" w:hint="eastAsia"/>
          <w:sz w:val="24"/>
          <w:szCs w:val="24"/>
          <w:u w:val="single"/>
        </w:rPr>
        <w:t>日</w:t>
      </w:r>
      <w:r w:rsidRPr="00B129FD">
        <w:rPr>
          <w:rFonts w:ascii="宋体" w:hAnsi="宋体" w:cs="仿宋" w:hint="eastAsia"/>
          <w:sz w:val="24"/>
          <w:szCs w:val="24"/>
        </w:rPr>
        <w:t>（实际开、竣工时间以发包人最终审批的开、竣工报告时间为准）。</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四、质量标准</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本工程质量等级：合格。承包人严格按照国家颁发的施工验收规范要求进行施工，工程质量应达到国家或专业质量检验评定标准的合格条件。</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五、合同价款</w:t>
      </w:r>
    </w:p>
    <w:p w:rsidR="00927A96" w:rsidRPr="00B129FD" w:rsidRDefault="00927A96" w:rsidP="006456C1">
      <w:pPr>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1.合同总价（大写）：</w:t>
      </w:r>
      <w:r w:rsidRPr="00B129FD">
        <w:rPr>
          <w:rFonts w:ascii="宋体" w:hAnsi="宋体" w:cs="仿宋" w:hint="eastAsia"/>
          <w:sz w:val="24"/>
          <w:szCs w:val="24"/>
          <w:u w:val="single"/>
        </w:rPr>
        <w:t xml:space="preserve">                </w:t>
      </w:r>
      <w:r w:rsidRPr="00B129FD">
        <w:rPr>
          <w:rFonts w:ascii="宋体" w:hAnsi="宋体" w:cs="仿宋" w:hint="eastAsia"/>
          <w:sz w:val="24"/>
          <w:szCs w:val="24"/>
        </w:rPr>
        <w:t>（人民币） （小写）：</w:t>
      </w:r>
      <w:r w:rsidRPr="00B129FD">
        <w:rPr>
          <w:rFonts w:ascii="宋体" w:hAnsi="宋体" w:cs="仿宋" w:hint="eastAsia"/>
          <w:sz w:val="24"/>
          <w:szCs w:val="24"/>
          <w:u w:val="single"/>
        </w:rPr>
        <w:t>￥       元(含暂列金</w:t>
      </w:r>
      <w:r w:rsidR="004E593B" w:rsidRPr="00B129FD">
        <w:rPr>
          <w:rFonts w:ascii="宋体" w:hAnsi="宋体" w:cs="仿宋" w:hint="eastAsia"/>
          <w:sz w:val="24"/>
          <w:szCs w:val="24"/>
          <w:u w:val="single"/>
        </w:rPr>
        <w:t xml:space="preserve">       </w:t>
      </w:r>
      <w:r w:rsidRPr="00B129FD">
        <w:rPr>
          <w:rFonts w:ascii="宋体" w:hAnsi="宋体" w:cs="仿宋" w:hint="eastAsia"/>
          <w:sz w:val="24"/>
          <w:szCs w:val="24"/>
          <w:u w:val="single"/>
        </w:rPr>
        <w:t>元)。</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2.综合单价：详见承包人的报价书。</w:t>
      </w:r>
    </w:p>
    <w:p w:rsidR="00927A96" w:rsidRPr="00B129FD" w:rsidRDefault="00927A96" w:rsidP="006456C1">
      <w:pPr>
        <w:pStyle w:val="a6"/>
        <w:spacing w:line="360" w:lineRule="auto"/>
        <w:rPr>
          <w:rFonts w:ascii="宋体" w:hAnsi="宋体" w:hint="eastAsia"/>
          <w:color w:val="auto"/>
          <w:szCs w:val="24"/>
        </w:rPr>
      </w:pP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六、承包人项目经理：</w:t>
      </w:r>
    </w:p>
    <w:p w:rsidR="00927A96" w:rsidRPr="00B129FD" w:rsidRDefault="00927A96" w:rsidP="006456C1">
      <w:pPr>
        <w:spacing w:line="360" w:lineRule="auto"/>
        <w:ind w:leftChars="76" w:left="160" w:firstLineChars="150" w:firstLine="360"/>
        <w:rPr>
          <w:rFonts w:ascii="宋体" w:hAnsi="宋体" w:cs="仿宋" w:hint="eastAsia"/>
          <w:sz w:val="24"/>
          <w:szCs w:val="24"/>
        </w:rPr>
      </w:pPr>
      <w:r w:rsidRPr="00B129FD">
        <w:rPr>
          <w:rFonts w:ascii="宋体" w:hAnsi="宋体" w:cs="仿宋" w:hint="eastAsia"/>
          <w:sz w:val="24"/>
          <w:szCs w:val="24"/>
        </w:rPr>
        <w:t>姓名：</w:t>
      </w:r>
      <w:r w:rsidRPr="00B129FD">
        <w:rPr>
          <w:rFonts w:ascii="宋体" w:hAnsi="宋体" w:cs="仿宋" w:hint="eastAsia"/>
          <w:sz w:val="24"/>
          <w:szCs w:val="24"/>
          <w:u w:val="single"/>
        </w:rPr>
        <w:t xml:space="preserve">      </w:t>
      </w:r>
      <w:r w:rsidRPr="00B129FD">
        <w:rPr>
          <w:rFonts w:ascii="宋体" w:hAnsi="宋体" w:cs="仿宋" w:hint="eastAsia"/>
          <w:sz w:val="24"/>
          <w:szCs w:val="24"/>
        </w:rPr>
        <w:t>;职称:</w:t>
      </w:r>
      <w:r w:rsidRPr="00B129FD">
        <w:rPr>
          <w:rFonts w:ascii="宋体" w:hAnsi="宋体" w:cs="仿宋" w:hint="eastAsia"/>
          <w:sz w:val="24"/>
          <w:szCs w:val="24"/>
          <w:u w:val="single"/>
        </w:rPr>
        <w:t xml:space="preserve">   级建造师</w:t>
      </w:r>
      <w:r w:rsidRPr="00B129FD">
        <w:rPr>
          <w:rFonts w:ascii="宋体" w:hAnsi="宋体" w:cs="仿宋" w:hint="eastAsia"/>
          <w:sz w:val="24"/>
          <w:szCs w:val="24"/>
        </w:rPr>
        <w:t xml:space="preserve">;身份证号：  </w:t>
      </w:r>
      <w:r w:rsidRPr="00B129FD">
        <w:rPr>
          <w:rFonts w:ascii="宋体" w:hAnsi="宋体" w:cs="仿宋" w:hint="eastAsia"/>
          <w:sz w:val="24"/>
          <w:szCs w:val="24"/>
          <w:u w:val="single"/>
        </w:rPr>
        <w:t xml:space="preserve">            </w:t>
      </w:r>
      <w:r w:rsidRPr="00B129FD">
        <w:rPr>
          <w:rFonts w:ascii="宋体" w:hAnsi="宋体" w:cs="仿宋" w:hint="eastAsia"/>
          <w:sz w:val="24"/>
          <w:szCs w:val="24"/>
        </w:rPr>
        <w:t xml:space="preserve"> ；注册证书号：</w:t>
      </w:r>
      <w:r w:rsidRPr="00B129FD">
        <w:rPr>
          <w:rFonts w:ascii="宋体" w:hAnsi="宋体" w:cs="仿宋" w:hint="eastAsia"/>
          <w:sz w:val="24"/>
          <w:szCs w:val="24"/>
          <w:u w:val="single"/>
        </w:rPr>
        <w:lastRenderedPageBreak/>
        <w:t>陕         ;</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七、组成合同的文件</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组成本合同的文件包括：</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1.本合同协议书</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2.本合同通用条款</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3.本合同专用条款</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4.成交通知书</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5.投标书、工程报价单或预算书及其附件</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6.招标文件、答疑纪要及工程量清单</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7.标准、规范及有关技术文件</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8.其他合同文件</w:t>
      </w:r>
    </w:p>
    <w:p w:rsidR="00927A96" w:rsidRPr="00B129FD" w:rsidRDefault="00927A96" w:rsidP="006456C1">
      <w:pPr>
        <w:pStyle w:val="a6"/>
        <w:spacing w:line="360" w:lineRule="auto"/>
        <w:ind w:firstLineChars="200" w:firstLine="480"/>
        <w:rPr>
          <w:rFonts w:ascii="宋体" w:hAnsi="宋体" w:hint="eastAsia"/>
          <w:color w:val="auto"/>
          <w:szCs w:val="24"/>
        </w:rPr>
      </w:pPr>
      <w:r w:rsidRPr="00B129FD">
        <w:rPr>
          <w:rFonts w:ascii="宋体" w:hAnsi="宋体" w:hint="eastAsia"/>
          <w:color w:val="auto"/>
          <w:szCs w:val="24"/>
        </w:rPr>
        <w:t>9.投标书内的各项承诺及磋商现场各项承诺</w:t>
      </w:r>
    </w:p>
    <w:p w:rsidR="00927A96" w:rsidRPr="00B129FD" w:rsidRDefault="00927A96" w:rsidP="006456C1">
      <w:pPr>
        <w:spacing w:line="360" w:lineRule="auto"/>
        <w:ind w:firstLineChars="200" w:firstLine="448"/>
        <w:rPr>
          <w:rFonts w:ascii="宋体" w:hAnsi="宋体" w:cs="仿宋" w:hint="eastAsia"/>
          <w:spacing w:val="-8"/>
          <w:sz w:val="24"/>
          <w:szCs w:val="24"/>
        </w:rPr>
      </w:pPr>
      <w:r w:rsidRPr="00B129FD">
        <w:rPr>
          <w:rFonts w:ascii="宋体" w:hAnsi="宋体" w:cs="仿宋" w:hint="eastAsia"/>
          <w:spacing w:val="-8"/>
          <w:sz w:val="24"/>
          <w:szCs w:val="24"/>
        </w:rPr>
        <w:t>双方为履行本合同的有关洽商、变更等书面协议、文件，视为本合同的组成部分。</w:t>
      </w:r>
    </w:p>
    <w:p w:rsidR="00927A96" w:rsidRPr="00B129FD" w:rsidRDefault="00927A96" w:rsidP="006456C1">
      <w:pPr>
        <w:spacing w:line="360" w:lineRule="auto"/>
        <w:ind w:firstLineChars="200" w:firstLine="480"/>
        <w:rPr>
          <w:rFonts w:ascii="宋体" w:hAnsi="宋体" w:cs="仿宋" w:hint="eastAsia"/>
          <w:spacing w:val="-8"/>
          <w:sz w:val="24"/>
          <w:szCs w:val="24"/>
        </w:rPr>
      </w:pPr>
      <w:r w:rsidRPr="00B129FD">
        <w:rPr>
          <w:rFonts w:ascii="宋体" w:hAnsi="宋体" w:cs="仿宋" w:hint="eastAsia"/>
          <w:sz w:val="24"/>
          <w:szCs w:val="24"/>
        </w:rPr>
        <w:t>八、本协议书中有关词语含义与本合同第二部分《通用条款》中赋予的定义相同</w:t>
      </w:r>
      <w:r w:rsidRPr="00B129FD">
        <w:rPr>
          <w:rFonts w:ascii="宋体" w:hAnsi="宋体" w:cs="仿宋" w:hint="eastAsia"/>
          <w:spacing w:val="-8"/>
          <w:sz w:val="24"/>
          <w:szCs w:val="24"/>
        </w:rPr>
        <w:t>。</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九、承包人按照合同约定进行施工、竣工并在质量保修期内承担工程质量保修责任。</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十、发包人按照合同约定的期限和方式支付合同价款及其他应当支付的款项。</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十一、合同生效</w:t>
      </w:r>
    </w:p>
    <w:p w:rsidR="00927A96" w:rsidRPr="00B129FD" w:rsidRDefault="00927A96" w:rsidP="006456C1">
      <w:pPr>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合同订立时间：</w:t>
      </w:r>
      <w:r w:rsidRPr="00B129FD">
        <w:rPr>
          <w:rFonts w:ascii="宋体" w:hAnsi="宋体" w:cs="仿宋" w:hint="eastAsia"/>
          <w:sz w:val="24"/>
          <w:szCs w:val="24"/>
          <w:u w:val="single"/>
        </w:rPr>
        <w:t>202</w:t>
      </w:r>
      <w:r w:rsidR="004E593B" w:rsidRPr="00B129FD">
        <w:rPr>
          <w:rFonts w:ascii="宋体" w:hAnsi="宋体" w:cs="仿宋" w:hint="eastAsia"/>
          <w:sz w:val="24"/>
          <w:szCs w:val="24"/>
          <w:u w:val="single"/>
        </w:rPr>
        <w:t>6</w:t>
      </w:r>
      <w:r w:rsidRPr="00B129FD">
        <w:rPr>
          <w:rFonts w:ascii="宋体" w:hAnsi="宋体" w:cs="仿宋" w:hint="eastAsia"/>
          <w:sz w:val="24"/>
          <w:szCs w:val="24"/>
          <w:u w:val="single"/>
        </w:rPr>
        <w:t>年    月    日</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合同订立地点：</w:t>
      </w:r>
      <w:r w:rsidRPr="00B129FD">
        <w:rPr>
          <w:rFonts w:ascii="宋体" w:hAnsi="宋体" w:cs="仿宋" w:hint="eastAsia"/>
          <w:sz w:val="24"/>
          <w:szCs w:val="24"/>
          <w:u w:val="single"/>
        </w:rPr>
        <w:t xml:space="preserve"> 陕西省汉中市汉台区  </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本合同双方约定于合同</w:t>
      </w:r>
      <w:r w:rsidRPr="00B129FD">
        <w:rPr>
          <w:rFonts w:ascii="宋体" w:hAnsi="宋体" w:cs="仿宋" w:hint="eastAsia"/>
          <w:sz w:val="24"/>
          <w:szCs w:val="24"/>
          <w:u w:val="single"/>
        </w:rPr>
        <w:t>签字盖章</w:t>
      </w:r>
      <w:r w:rsidRPr="00B129FD">
        <w:rPr>
          <w:rFonts w:ascii="宋体" w:hAnsi="宋体" w:cs="仿宋" w:hint="eastAsia"/>
          <w:sz w:val="24"/>
          <w:szCs w:val="24"/>
        </w:rPr>
        <w:t>后生效，</w:t>
      </w:r>
    </w:p>
    <w:p w:rsidR="00927A96" w:rsidRPr="00B129FD" w:rsidRDefault="00927A96" w:rsidP="006456C1">
      <w:pPr>
        <w:tabs>
          <w:tab w:val="left" w:pos="5220"/>
        </w:tabs>
        <w:spacing w:line="360" w:lineRule="auto"/>
        <w:ind w:firstLineChars="200" w:firstLine="480"/>
        <w:rPr>
          <w:rFonts w:ascii="宋体" w:hAnsi="宋体" w:cs="仿宋" w:hint="eastAsia"/>
          <w:sz w:val="24"/>
          <w:szCs w:val="24"/>
        </w:rPr>
      </w:pPr>
    </w:p>
    <w:p w:rsidR="00927A96" w:rsidRPr="00B129FD" w:rsidRDefault="00927A96" w:rsidP="006456C1">
      <w:pPr>
        <w:pStyle w:val="a6"/>
        <w:tabs>
          <w:tab w:val="center" w:pos="4621"/>
        </w:tabs>
        <w:spacing w:line="360" w:lineRule="auto"/>
        <w:rPr>
          <w:rFonts w:ascii="宋体" w:hAnsi="宋体" w:hint="eastAsia"/>
          <w:color w:val="auto"/>
          <w:szCs w:val="24"/>
        </w:rPr>
      </w:pPr>
    </w:p>
    <w:p w:rsidR="00927A96" w:rsidRPr="00B129FD" w:rsidRDefault="00927A96" w:rsidP="006456C1">
      <w:pPr>
        <w:pStyle w:val="a6"/>
        <w:spacing w:line="360" w:lineRule="auto"/>
        <w:rPr>
          <w:rFonts w:ascii="宋体" w:hAnsi="宋体" w:hint="eastAsia"/>
          <w:color w:val="auto"/>
          <w:szCs w:val="24"/>
        </w:rPr>
      </w:pPr>
    </w:p>
    <w:p w:rsidR="00927A96" w:rsidRPr="00B129FD" w:rsidRDefault="00927A96" w:rsidP="006456C1">
      <w:pPr>
        <w:tabs>
          <w:tab w:val="left" w:pos="5220"/>
        </w:tabs>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发包人：（公章）                    承包人：（公章）</w:t>
      </w:r>
    </w:p>
    <w:p w:rsidR="00927A96" w:rsidRPr="00B129FD" w:rsidRDefault="00927A96" w:rsidP="006456C1">
      <w:pPr>
        <w:pStyle w:val="a6"/>
        <w:spacing w:line="360" w:lineRule="auto"/>
        <w:rPr>
          <w:rFonts w:ascii="宋体" w:hAnsi="宋体" w:hint="eastAsia"/>
          <w:color w:val="auto"/>
          <w:szCs w:val="24"/>
        </w:rPr>
      </w:pPr>
    </w:p>
    <w:p w:rsidR="00927A96" w:rsidRPr="00B129FD" w:rsidRDefault="00927A96" w:rsidP="006456C1">
      <w:pPr>
        <w:tabs>
          <w:tab w:val="left" w:pos="5040"/>
          <w:tab w:val="left" w:pos="6300"/>
          <w:tab w:val="left" w:pos="9180"/>
        </w:tabs>
        <w:spacing w:line="360" w:lineRule="auto"/>
        <w:ind w:leftChars="228" w:left="5519" w:hangingChars="2100" w:hanging="5040"/>
        <w:rPr>
          <w:rFonts w:ascii="宋体" w:hAnsi="宋体" w:cs="仿宋" w:hint="eastAsia"/>
          <w:sz w:val="24"/>
          <w:szCs w:val="24"/>
        </w:rPr>
      </w:pPr>
      <w:r w:rsidRPr="00B129FD">
        <w:rPr>
          <w:rFonts w:ascii="宋体" w:hAnsi="宋体" w:cs="仿宋" w:hint="eastAsia"/>
          <w:sz w:val="24"/>
          <w:szCs w:val="24"/>
        </w:rPr>
        <w:t xml:space="preserve">地址：汉中市汉台区东一环路1号     地址： </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法定代表人：                       法定代表人：</w:t>
      </w:r>
    </w:p>
    <w:p w:rsidR="00927A96" w:rsidRPr="00B129FD" w:rsidRDefault="00927A96" w:rsidP="006456C1">
      <w:pPr>
        <w:tabs>
          <w:tab w:val="left" w:pos="6300"/>
        </w:tabs>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委托代理人：                       委托代理人：</w:t>
      </w:r>
    </w:p>
    <w:p w:rsidR="00927A96" w:rsidRPr="00B129FD" w:rsidRDefault="00927A96" w:rsidP="006456C1">
      <w:pPr>
        <w:tabs>
          <w:tab w:val="left" w:pos="5040"/>
          <w:tab w:val="left" w:pos="6300"/>
          <w:tab w:val="left" w:pos="9180"/>
        </w:tabs>
        <w:spacing w:line="360" w:lineRule="auto"/>
        <w:ind w:leftChars="228" w:left="5519" w:hangingChars="2100" w:hanging="5040"/>
        <w:rPr>
          <w:rFonts w:ascii="宋体" w:hAnsi="宋体" w:cs="仿宋" w:hint="eastAsia"/>
          <w:sz w:val="24"/>
          <w:szCs w:val="24"/>
        </w:rPr>
      </w:pPr>
      <w:r w:rsidRPr="00B129FD">
        <w:rPr>
          <w:rFonts w:ascii="宋体" w:hAnsi="宋体" w:cs="仿宋" w:hint="eastAsia"/>
          <w:sz w:val="24"/>
          <w:szCs w:val="24"/>
        </w:rPr>
        <w:t>电话：</w:t>
      </w:r>
      <w:r w:rsidRPr="00B129FD">
        <w:rPr>
          <w:rFonts w:ascii="宋体" w:hAnsi="宋体" w:cs="仿宋"/>
          <w:sz w:val="24"/>
          <w:szCs w:val="24"/>
        </w:rPr>
        <w:t>0916-2641855</w:t>
      </w:r>
      <w:r w:rsidRPr="00B129FD">
        <w:rPr>
          <w:rFonts w:ascii="宋体" w:hAnsi="宋体" w:cs="仿宋" w:hint="eastAsia"/>
          <w:sz w:val="24"/>
          <w:szCs w:val="24"/>
        </w:rPr>
        <w:t xml:space="preserve">                 电话：</w:t>
      </w:r>
    </w:p>
    <w:p w:rsidR="00927A96" w:rsidRPr="00B129FD" w:rsidRDefault="00927A96" w:rsidP="006456C1">
      <w:pPr>
        <w:spacing w:line="360" w:lineRule="auto"/>
        <w:ind w:firstLineChars="200" w:firstLine="480"/>
        <w:rPr>
          <w:rFonts w:ascii="宋体" w:hAnsi="宋体" w:cs="仿宋" w:hint="eastAsia"/>
          <w:sz w:val="24"/>
          <w:szCs w:val="24"/>
          <w:u w:val="single"/>
        </w:rPr>
      </w:pPr>
    </w:p>
    <w:p w:rsidR="00927A96" w:rsidRPr="00B129FD" w:rsidRDefault="00927A96" w:rsidP="006456C1">
      <w:pPr>
        <w:tabs>
          <w:tab w:val="left" w:pos="5040"/>
          <w:tab w:val="left" w:pos="6300"/>
          <w:tab w:val="left" w:pos="9180"/>
        </w:tabs>
        <w:spacing w:line="360" w:lineRule="auto"/>
        <w:ind w:leftChars="228" w:left="5519" w:hangingChars="2100" w:hanging="5040"/>
        <w:rPr>
          <w:rFonts w:ascii="宋体" w:hAnsi="宋体" w:cs="仿宋" w:hint="eastAsia"/>
          <w:sz w:val="24"/>
          <w:szCs w:val="24"/>
        </w:rPr>
      </w:pPr>
      <w:r w:rsidRPr="00B129FD">
        <w:rPr>
          <w:rFonts w:ascii="宋体" w:hAnsi="宋体" w:cs="仿宋" w:hint="eastAsia"/>
          <w:sz w:val="24"/>
          <w:szCs w:val="24"/>
        </w:rPr>
        <w:t xml:space="preserve">开户银行：农行汉中分行营业部       开户银行: </w:t>
      </w:r>
    </w:p>
    <w:p w:rsidR="00927A96" w:rsidRPr="00B129FD" w:rsidRDefault="00927A96" w:rsidP="006456C1">
      <w:pPr>
        <w:spacing w:line="360" w:lineRule="auto"/>
        <w:ind w:leftChars="228" w:left="479"/>
        <w:rPr>
          <w:rFonts w:ascii="宋体" w:hAnsi="宋体" w:cs="仿宋" w:hint="eastAsia"/>
          <w:sz w:val="24"/>
          <w:szCs w:val="24"/>
        </w:rPr>
      </w:pPr>
    </w:p>
    <w:p w:rsidR="00927A96" w:rsidRPr="00B129FD" w:rsidRDefault="00927A96" w:rsidP="006456C1">
      <w:pPr>
        <w:tabs>
          <w:tab w:val="left" w:pos="5040"/>
          <w:tab w:val="left" w:pos="6300"/>
          <w:tab w:val="left" w:pos="9180"/>
        </w:tabs>
        <w:spacing w:line="360" w:lineRule="auto"/>
        <w:ind w:leftChars="228" w:left="5519" w:hangingChars="2100" w:hanging="5040"/>
        <w:rPr>
          <w:rFonts w:ascii="宋体" w:hAnsi="宋体" w:cs="仿宋" w:hint="eastAsia"/>
          <w:sz w:val="24"/>
          <w:szCs w:val="24"/>
        </w:rPr>
      </w:pPr>
      <w:r w:rsidRPr="00B129FD">
        <w:rPr>
          <w:rFonts w:ascii="宋体" w:hAnsi="宋体" w:cs="仿宋" w:hint="eastAsia"/>
          <w:sz w:val="24"/>
          <w:szCs w:val="24"/>
        </w:rPr>
        <w:t>账号：</w:t>
      </w:r>
      <w:r w:rsidRPr="00B129FD">
        <w:rPr>
          <w:rFonts w:ascii="宋体" w:hAnsi="宋体" w:cs="仿宋"/>
          <w:sz w:val="24"/>
          <w:szCs w:val="24"/>
        </w:rPr>
        <w:t>266501010400</w:t>
      </w:r>
      <w:r w:rsidRPr="00B129FD">
        <w:rPr>
          <w:rFonts w:ascii="宋体" w:hAnsi="宋体" w:cs="仿宋" w:hint="eastAsia"/>
          <w:sz w:val="24"/>
          <w:szCs w:val="24"/>
        </w:rPr>
        <w:t>04573            账号：</w:t>
      </w:r>
    </w:p>
    <w:p w:rsidR="00927A96" w:rsidRPr="00B129FD" w:rsidRDefault="00927A96" w:rsidP="006456C1">
      <w:pPr>
        <w:pStyle w:val="a6"/>
        <w:spacing w:line="360" w:lineRule="auto"/>
        <w:rPr>
          <w:rFonts w:ascii="宋体" w:hAnsi="宋体" w:cs="仿宋" w:hint="eastAsia"/>
          <w:color w:val="auto"/>
          <w:szCs w:val="24"/>
        </w:rPr>
      </w:pPr>
    </w:p>
    <w:p w:rsidR="00927A96" w:rsidRPr="00B129FD" w:rsidRDefault="00927A96" w:rsidP="006456C1">
      <w:pPr>
        <w:spacing w:line="360" w:lineRule="auto"/>
        <w:rPr>
          <w:rFonts w:ascii="宋体" w:hAnsi="宋体" w:cs="仿宋" w:hint="eastAsia"/>
          <w:b/>
          <w:sz w:val="24"/>
          <w:szCs w:val="24"/>
        </w:rPr>
      </w:pPr>
    </w:p>
    <w:p w:rsidR="00927A96" w:rsidRPr="00B129FD" w:rsidRDefault="00927A96" w:rsidP="006456C1">
      <w:pPr>
        <w:pStyle w:val="a6"/>
        <w:spacing w:line="360" w:lineRule="auto"/>
        <w:rPr>
          <w:rFonts w:ascii="宋体" w:hAnsi="宋体" w:cs="仿宋" w:hint="eastAsia"/>
          <w:color w:val="auto"/>
          <w:szCs w:val="24"/>
        </w:rPr>
      </w:pPr>
    </w:p>
    <w:p w:rsidR="00927A96" w:rsidRPr="00B129FD" w:rsidRDefault="00927A96">
      <w:pPr>
        <w:widowControl/>
        <w:jc w:val="left"/>
        <w:rPr>
          <w:rFonts w:ascii="宋体" w:hAnsi="宋体" w:cs="仿宋" w:hint="eastAsia"/>
          <w:b/>
          <w:sz w:val="24"/>
        </w:rPr>
      </w:pPr>
      <w:r w:rsidRPr="00B129FD">
        <w:rPr>
          <w:rFonts w:ascii="宋体" w:hAnsi="宋体" w:cs="仿宋" w:hint="eastAsia"/>
          <w:b/>
          <w:sz w:val="24"/>
        </w:rPr>
        <w:br w:type="page"/>
      </w:r>
    </w:p>
    <w:p w:rsidR="00927A96" w:rsidRPr="00B129FD" w:rsidRDefault="00927A96">
      <w:pPr>
        <w:ind w:firstLine="200"/>
        <w:jc w:val="center"/>
        <w:rPr>
          <w:rFonts w:ascii="宋体" w:hAnsi="宋体" w:cs="仿宋" w:hint="eastAsia"/>
          <w:b/>
          <w:sz w:val="32"/>
          <w:szCs w:val="32"/>
        </w:rPr>
      </w:pPr>
      <w:r w:rsidRPr="00B129FD">
        <w:rPr>
          <w:rFonts w:ascii="宋体" w:hAnsi="宋体" w:cs="仿宋" w:hint="eastAsia"/>
          <w:b/>
          <w:sz w:val="32"/>
          <w:szCs w:val="32"/>
        </w:rPr>
        <w:t>第二部分  通用条款</w:t>
      </w:r>
    </w:p>
    <w:p w:rsidR="00927A96" w:rsidRPr="00B129FD" w:rsidRDefault="00927A96">
      <w:pPr>
        <w:spacing w:line="400" w:lineRule="exact"/>
        <w:ind w:firstLineChars="200" w:firstLine="640"/>
        <w:rPr>
          <w:rFonts w:ascii="宋体" w:hAnsi="宋体" w:cs="仿宋" w:hint="eastAsia"/>
          <w:sz w:val="32"/>
          <w:szCs w:val="32"/>
        </w:rPr>
      </w:pPr>
    </w:p>
    <w:p w:rsidR="00927A96" w:rsidRPr="00B129FD" w:rsidRDefault="00927A96">
      <w:pPr>
        <w:spacing w:line="400" w:lineRule="exact"/>
        <w:ind w:firstLineChars="200" w:firstLine="643"/>
        <w:rPr>
          <w:rFonts w:ascii="宋体" w:hAnsi="宋体" w:cs="仿宋" w:hint="eastAsia"/>
          <w:b/>
          <w:sz w:val="32"/>
          <w:szCs w:val="32"/>
        </w:rPr>
      </w:pPr>
      <w:r w:rsidRPr="00B129FD">
        <w:rPr>
          <w:rFonts w:ascii="宋体" w:hAnsi="宋体" w:cs="仿宋" w:hint="eastAsia"/>
          <w:b/>
          <w:sz w:val="32"/>
          <w:szCs w:val="32"/>
        </w:rPr>
        <w:t>1.通用条款执行《陕西省建设工程施工合同》的“通用条款”。</w:t>
      </w:r>
    </w:p>
    <w:p w:rsidR="00927A96" w:rsidRPr="00B129FD" w:rsidRDefault="00927A96">
      <w:pPr>
        <w:spacing w:line="400" w:lineRule="exact"/>
        <w:ind w:firstLineChars="200" w:firstLine="643"/>
        <w:rPr>
          <w:rFonts w:ascii="宋体" w:hAnsi="宋体" w:cs="仿宋" w:hint="eastAsia"/>
          <w:sz w:val="32"/>
          <w:szCs w:val="32"/>
        </w:rPr>
      </w:pPr>
      <w:r w:rsidRPr="00B129FD">
        <w:rPr>
          <w:rFonts w:ascii="宋体" w:hAnsi="宋体" w:cs="仿宋" w:hint="eastAsia"/>
          <w:b/>
          <w:sz w:val="32"/>
          <w:szCs w:val="32"/>
        </w:rPr>
        <w:t>2.通用条款中若与专用条款冲突时，以专用条款为准。</w:t>
      </w:r>
    </w:p>
    <w:p w:rsidR="00927A96" w:rsidRPr="00B129FD" w:rsidRDefault="00927A96">
      <w:pPr>
        <w:ind w:firstLine="200"/>
        <w:jc w:val="center"/>
        <w:rPr>
          <w:rFonts w:ascii="宋体" w:hAnsi="宋体" w:cs="仿宋" w:hint="eastAsia"/>
          <w:b/>
          <w:sz w:val="32"/>
          <w:szCs w:val="32"/>
        </w:rPr>
      </w:pPr>
    </w:p>
    <w:p w:rsidR="00927A96" w:rsidRPr="00B129FD" w:rsidRDefault="00927A96">
      <w:pPr>
        <w:ind w:firstLine="200"/>
        <w:jc w:val="center"/>
        <w:rPr>
          <w:rFonts w:ascii="宋体" w:hAnsi="宋体" w:cs="仿宋" w:hint="eastAsia"/>
          <w:b/>
          <w:sz w:val="32"/>
          <w:szCs w:val="32"/>
        </w:rPr>
      </w:pPr>
      <w:r w:rsidRPr="00B129FD">
        <w:rPr>
          <w:rFonts w:ascii="宋体" w:hAnsi="宋体" w:cs="仿宋" w:hint="eastAsia"/>
          <w:b/>
          <w:sz w:val="32"/>
          <w:szCs w:val="32"/>
        </w:rPr>
        <w:t>第三部分  专用条款</w:t>
      </w:r>
    </w:p>
    <w:p w:rsidR="00927A96" w:rsidRPr="00B129FD" w:rsidRDefault="00927A96" w:rsidP="006456C1">
      <w:pPr>
        <w:adjustRightInd w:val="0"/>
        <w:snapToGrid w:val="0"/>
        <w:spacing w:line="360" w:lineRule="auto"/>
        <w:ind w:firstLineChars="192" w:firstLine="463"/>
        <w:rPr>
          <w:rFonts w:ascii="宋体" w:hAnsi="宋体" w:cs="仿宋" w:hint="eastAsia"/>
          <w:b/>
          <w:sz w:val="24"/>
          <w:szCs w:val="24"/>
        </w:rPr>
      </w:pPr>
      <w:r w:rsidRPr="00B129FD">
        <w:rPr>
          <w:rFonts w:ascii="宋体" w:hAnsi="宋体" w:cs="仿宋" w:hint="eastAsia"/>
          <w:b/>
          <w:sz w:val="24"/>
          <w:szCs w:val="24"/>
        </w:rPr>
        <w:t>一、合同文件</w:t>
      </w:r>
    </w:p>
    <w:p w:rsidR="00927A96" w:rsidRPr="00B129FD" w:rsidRDefault="00927A96" w:rsidP="006456C1">
      <w:pPr>
        <w:adjustRightInd w:val="0"/>
        <w:snapToGrid w:val="0"/>
        <w:spacing w:line="360" w:lineRule="auto"/>
        <w:ind w:firstLineChars="192" w:firstLine="463"/>
        <w:rPr>
          <w:rFonts w:ascii="宋体" w:hAnsi="宋体" w:cs="仿宋" w:hint="eastAsia"/>
          <w:b/>
          <w:bCs/>
          <w:sz w:val="24"/>
          <w:szCs w:val="24"/>
        </w:rPr>
      </w:pPr>
      <w:r w:rsidRPr="00B129FD">
        <w:rPr>
          <w:rFonts w:ascii="宋体" w:hAnsi="宋体" w:cs="仿宋" w:hint="eastAsia"/>
          <w:b/>
          <w:bCs/>
          <w:sz w:val="24"/>
          <w:szCs w:val="24"/>
        </w:rPr>
        <w:t>1.合同文件</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合同文件组成及解释顺序：</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1.1本合同协议书</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1.2本合同通用条款</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1.3本合同专用条款</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1.4成交通知书</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1.5投标书、工程报价单或预算书及其附件</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1.6招标文件、答疑纪要及工程量清单</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1.7标准、规范及有关技术文件</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1.8其他合同文件</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1.9投标书内的各项承诺及磋商现场各项承诺</w:t>
      </w:r>
    </w:p>
    <w:p w:rsidR="00927A96" w:rsidRPr="00B129FD" w:rsidRDefault="00927A96" w:rsidP="006456C1">
      <w:pPr>
        <w:adjustRightInd w:val="0"/>
        <w:snapToGrid w:val="0"/>
        <w:spacing w:line="360" w:lineRule="auto"/>
        <w:ind w:firstLineChars="192" w:firstLine="463"/>
        <w:rPr>
          <w:rFonts w:ascii="宋体" w:hAnsi="宋体" w:cs="仿宋" w:hint="eastAsia"/>
          <w:b/>
          <w:bCs/>
          <w:sz w:val="24"/>
          <w:szCs w:val="24"/>
        </w:rPr>
      </w:pPr>
      <w:r w:rsidRPr="00B129FD">
        <w:rPr>
          <w:rFonts w:ascii="宋体" w:hAnsi="宋体" w:cs="仿宋" w:hint="eastAsia"/>
          <w:b/>
          <w:bCs/>
          <w:sz w:val="24"/>
          <w:szCs w:val="24"/>
        </w:rPr>
        <w:t>2.适用法律和法规</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需要明示的法律、行政法规：</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u w:val="single"/>
        </w:rPr>
        <w:t>《中华人民共和国民法典》、《中华人民共和国政府采购法》及陕西省地方性法规和规章。</w:t>
      </w:r>
    </w:p>
    <w:p w:rsidR="00927A96" w:rsidRPr="00B129FD" w:rsidRDefault="00927A96" w:rsidP="006456C1">
      <w:pPr>
        <w:adjustRightInd w:val="0"/>
        <w:snapToGrid w:val="0"/>
        <w:spacing w:line="360" w:lineRule="auto"/>
        <w:ind w:firstLineChars="192" w:firstLine="463"/>
        <w:rPr>
          <w:rFonts w:ascii="宋体" w:hAnsi="宋体" w:cs="仿宋" w:hint="eastAsia"/>
          <w:b/>
          <w:bCs/>
          <w:sz w:val="24"/>
          <w:szCs w:val="24"/>
        </w:rPr>
      </w:pPr>
      <w:r w:rsidRPr="00B129FD">
        <w:rPr>
          <w:rFonts w:ascii="宋体" w:hAnsi="宋体" w:cs="仿宋" w:hint="eastAsia"/>
          <w:b/>
          <w:bCs/>
          <w:sz w:val="24"/>
          <w:szCs w:val="24"/>
        </w:rPr>
        <w:t>3.适用标准、规范</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适用标准、规范的名称：</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u w:val="single"/>
        </w:rPr>
        <w:t xml:space="preserve">执行国家建筑工程施工及验收规范标准以及材料、设备所涉及的现行国家、省、市或行业的工程建设标准、规范的要求。  </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国内没有相应标准、规范时的约定：</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u w:val="single"/>
        </w:rPr>
        <w:t>按生产企业在技术监督局的备案标准、并经发包人同意。</w:t>
      </w:r>
    </w:p>
    <w:p w:rsidR="00927A96" w:rsidRPr="00B129FD" w:rsidRDefault="00927A96" w:rsidP="006456C1">
      <w:pPr>
        <w:adjustRightInd w:val="0"/>
        <w:snapToGrid w:val="0"/>
        <w:spacing w:line="360" w:lineRule="auto"/>
        <w:ind w:firstLineChars="192" w:firstLine="463"/>
        <w:rPr>
          <w:rFonts w:ascii="宋体" w:hAnsi="宋体" w:cs="仿宋" w:hint="eastAsia"/>
          <w:b/>
          <w:sz w:val="24"/>
          <w:szCs w:val="24"/>
        </w:rPr>
      </w:pPr>
      <w:r w:rsidRPr="00B129FD">
        <w:rPr>
          <w:rFonts w:ascii="宋体" w:hAnsi="宋体" w:cs="仿宋" w:hint="eastAsia"/>
          <w:b/>
          <w:sz w:val="24"/>
          <w:szCs w:val="24"/>
        </w:rPr>
        <w:lastRenderedPageBreak/>
        <w:t>二、双方一般权利和义务</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1.发包人派驻的工程师</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rPr>
        <w:t>姓名：</w:t>
      </w:r>
      <w:r w:rsidRPr="00B129FD">
        <w:rPr>
          <w:rFonts w:ascii="宋体" w:hAnsi="宋体" w:cs="仿宋" w:hint="eastAsia"/>
          <w:sz w:val="24"/>
          <w:szCs w:val="24"/>
          <w:u w:val="single"/>
        </w:rPr>
        <w:t xml:space="preserve">        </w:t>
      </w:r>
      <w:r w:rsidRPr="00B129FD">
        <w:rPr>
          <w:rFonts w:ascii="宋体" w:hAnsi="宋体" w:cs="仿宋" w:hint="eastAsia"/>
          <w:sz w:val="24"/>
          <w:szCs w:val="24"/>
        </w:rPr>
        <w:t>，职务：</w:t>
      </w:r>
      <w:r w:rsidRPr="00B129FD">
        <w:rPr>
          <w:rFonts w:ascii="宋体" w:hAnsi="宋体" w:cs="仿宋" w:hint="eastAsia"/>
          <w:sz w:val="24"/>
          <w:szCs w:val="24"/>
          <w:u w:val="single"/>
        </w:rPr>
        <w:t xml:space="preserve">        ；</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职权：</w:t>
      </w:r>
      <w:r w:rsidRPr="00B129FD">
        <w:rPr>
          <w:rFonts w:ascii="宋体" w:hAnsi="宋体" w:cs="仿宋" w:hint="eastAsia"/>
          <w:sz w:val="24"/>
          <w:szCs w:val="24"/>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2.项目经理</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rPr>
        <w:t>姓名：</w:t>
      </w:r>
      <w:r w:rsidRPr="00B129FD">
        <w:rPr>
          <w:rFonts w:ascii="宋体" w:hAnsi="宋体" w:cs="仿宋" w:hint="eastAsia"/>
          <w:sz w:val="24"/>
          <w:szCs w:val="24"/>
          <w:u w:val="single"/>
        </w:rPr>
        <w:t xml:space="preserve">      </w:t>
      </w:r>
      <w:r w:rsidRPr="00B129FD">
        <w:rPr>
          <w:rFonts w:ascii="宋体" w:hAnsi="宋体" w:cs="仿宋" w:hint="eastAsia"/>
          <w:sz w:val="24"/>
          <w:szCs w:val="24"/>
        </w:rPr>
        <w:t>,职务：</w:t>
      </w:r>
      <w:r w:rsidRPr="00B129FD">
        <w:rPr>
          <w:rFonts w:ascii="宋体" w:hAnsi="宋体" w:cs="仿宋" w:hint="eastAsia"/>
          <w:sz w:val="24"/>
          <w:szCs w:val="24"/>
          <w:u w:val="single"/>
        </w:rPr>
        <w:t xml:space="preserve">     </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u w:val="single"/>
        </w:rPr>
        <w:t>项目经理严格履行岗位职责，每月现场出勤不得少于本月施工时间的80%。项目经理如果违反相关规定发包人将上报陕西省住建厅对承包人及其项目经理进行处置。</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3.发包人工作</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3.1发包人应按约定的时间和要求完成以下工作：</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rPr>
        <w:t>（1）施工场地具备施工条件的要求及完成的时间：</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（2）将施工所需的水、电线路接至施工场地的时间、地点和供应要求：</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u w:val="single"/>
        </w:rPr>
        <w:t>水、电具体事宜双方协商解决，水电费用按学校水电管理要求计量收费，电费1.00元/度，水费</w:t>
      </w:r>
      <w:r w:rsidR="004E593B" w:rsidRPr="00B129FD">
        <w:rPr>
          <w:rFonts w:ascii="宋体" w:hAnsi="宋体" w:cs="仿宋" w:hint="eastAsia"/>
          <w:sz w:val="24"/>
          <w:szCs w:val="24"/>
          <w:u w:val="single"/>
        </w:rPr>
        <w:t>4.76</w:t>
      </w:r>
      <w:r w:rsidRPr="00B129FD">
        <w:rPr>
          <w:rFonts w:ascii="宋体" w:hAnsi="宋体" w:cs="仿宋" w:hint="eastAsia"/>
          <w:sz w:val="24"/>
          <w:szCs w:val="24"/>
          <w:u w:val="single"/>
        </w:rPr>
        <w:t>元/吨。施工区域内施工用水、用电费用由承包人承担。</w:t>
      </w:r>
    </w:p>
    <w:p w:rsidR="00927A96" w:rsidRPr="00B129FD" w:rsidRDefault="00927A96" w:rsidP="006456C1">
      <w:pPr>
        <w:numPr>
          <w:ilvl w:val="0"/>
          <w:numId w:val="6"/>
        </w:num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施工场地与公共道路的通道开通时间和要求：</w:t>
      </w:r>
    </w:p>
    <w:p w:rsidR="00927A96" w:rsidRPr="00B129FD" w:rsidRDefault="00927A96" w:rsidP="006456C1">
      <w:pPr>
        <w:numPr>
          <w:ilvl w:val="0"/>
          <w:numId w:val="6"/>
        </w:num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发包人确保及时履行阶段验收义务，确保承包人施工工序的连贯性。</w:t>
      </w:r>
    </w:p>
    <w:p w:rsidR="00927A96" w:rsidRPr="00B129FD" w:rsidRDefault="00927A96" w:rsidP="006456C1">
      <w:pPr>
        <w:numPr>
          <w:ilvl w:val="0"/>
          <w:numId w:val="6"/>
        </w:num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双方约定发包人应做的其他工作：</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3.2发包人委托承包人办理的工作：</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u w:val="single"/>
        </w:rPr>
        <w:t>配合发包人办理施工许可证、质量监督等手续。</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4.承包人工作</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4.1承包人应按约定时间和要求，完成以下工作：</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（1）应考虑停电赶工等因素,自备应急发电设备。</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u w:val="single"/>
        </w:rPr>
      </w:pPr>
      <w:r w:rsidRPr="00B129FD">
        <w:rPr>
          <w:rFonts w:ascii="宋体" w:hAnsi="宋体" w:cs="仿宋" w:hint="eastAsia"/>
          <w:kern w:val="0"/>
          <w:sz w:val="24"/>
          <w:szCs w:val="24"/>
        </w:rPr>
        <w:t>（2）应提供计划、报表的名称及完成时间：</w:t>
      </w:r>
      <w:r w:rsidRPr="00B129FD">
        <w:rPr>
          <w:rFonts w:ascii="宋体" w:hAnsi="宋体" w:cs="仿宋" w:hint="eastAsia"/>
          <w:kern w:val="0"/>
          <w:sz w:val="24"/>
          <w:szCs w:val="24"/>
          <w:u w:val="single"/>
        </w:rPr>
        <w:t>／。</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u w:val="single"/>
        </w:rPr>
      </w:pPr>
      <w:r w:rsidRPr="00B129FD">
        <w:rPr>
          <w:rFonts w:ascii="宋体" w:hAnsi="宋体" w:cs="仿宋" w:hint="eastAsia"/>
          <w:kern w:val="0"/>
          <w:sz w:val="24"/>
          <w:szCs w:val="24"/>
        </w:rPr>
        <w:t>（3）承担施工安全保卫工作及非夜间施工照明的责任和要求：</w:t>
      </w:r>
      <w:r w:rsidRPr="00B129FD">
        <w:rPr>
          <w:rFonts w:ascii="宋体" w:hAnsi="宋体" w:cs="仿宋" w:hint="eastAsia"/>
          <w:sz w:val="24"/>
          <w:szCs w:val="24"/>
          <w:u w:val="single"/>
        </w:rPr>
        <w:t>承包人应提供场区的安全保卫及交通、巡查等必要的照明、危险物的警示、围栏设施等，并负责施工现场的防火、防盗及施工安全保卫工作，承担由此产生的费用。严格按照《施工现场临时用电安全技术规范</w:t>
      </w:r>
      <w:r w:rsidRPr="00B129FD">
        <w:rPr>
          <w:rFonts w:ascii="宋体" w:hAnsi="宋体" w:cs="仿宋"/>
          <w:sz w:val="24"/>
          <w:szCs w:val="24"/>
          <w:u w:val="single"/>
        </w:rPr>
        <w:t>JGJ46-2005</w:t>
      </w:r>
      <w:r w:rsidRPr="00B129FD">
        <w:rPr>
          <w:rFonts w:ascii="宋体" w:hAnsi="宋体" w:cs="仿宋" w:hint="eastAsia"/>
          <w:sz w:val="24"/>
          <w:szCs w:val="24"/>
          <w:u w:val="single"/>
        </w:rPr>
        <w:t>》和《建设工程施工现场供用电安全规范</w:t>
      </w:r>
      <w:r w:rsidRPr="00B129FD">
        <w:rPr>
          <w:rFonts w:ascii="宋体" w:hAnsi="宋体" w:cs="仿宋"/>
          <w:sz w:val="24"/>
          <w:szCs w:val="24"/>
          <w:u w:val="single"/>
        </w:rPr>
        <w:t>GB50104-2014</w:t>
      </w:r>
      <w:r w:rsidRPr="00B129FD">
        <w:rPr>
          <w:rFonts w:ascii="宋体" w:hAnsi="宋体" w:cs="仿宋" w:hint="eastAsia"/>
          <w:sz w:val="24"/>
          <w:szCs w:val="24"/>
          <w:u w:val="single"/>
        </w:rPr>
        <w:t>》组织施工，并承担由此产生的费用。因承包人未能履行上述义务，造成工程财产和人身</w:t>
      </w:r>
      <w:r w:rsidRPr="00B129FD">
        <w:rPr>
          <w:rFonts w:ascii="宋体" w:hAnsi="宋体" w:cs="仿宋" w:hint="eastAsia"/>
          <w:sz w:val="24"/>
          <w:szCs w:val="24"/>
          <w:u w:val="single"/>
        </w:rPr>
        <w:lastRenderedPageBreak/>
        <w:t>伤害，由承包人承担责任及发生的费用。除因发包人的行为或过失而造成的伤亡外，发包人不承担承包人或雇用的工人或其他人员的伤亡赔偿或补偿责任。</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（4）向发包人提供的办公和生活房屋及设施的要求：</w:t>
      </w:r>
      <w:r w:rsidRPr="00B129FD">
        <w:rPr>
          <w:rFonts w:ascii="宋体" w:hAnsi="宋体" w:cs="仿宋" w:hint="eastAsia"/>
          <w:kern w:val="0"/>
          <w:sz w:val="24"/>
          <w:szCs w:val="24"/>
          <w:u w:val="single"/>
        </w:rPr>
        <w:t>／</w:t>
      </w:r>
      <w:r w:rsidRPr="00B129FD">
        <w:rPr>
          <w:rFonts w:ascii="宋体" w:hAnsi="宋体" w:cs="仿宋" w:hint="eastAsia"/>
          <w:sz w:val="24"/>
          <w:szCs w:val="24"/>
          <w:u w:val="single"/>
        </w:rPr>
        <w:t>。</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（5）需承包人办理的有关施工场地交通、环卫和施工噪音管理等手续：</w:t>
      </w:r>
      <w:r w:rsidRPr="00B129FD">
        <w:rPr>
          <w:rFonts w:ascii="宋体" w:hAnsi="宋体" w:cs="仿宋" w:hint="eastAsia"/>
          <w:kern w:val="0"/>
          <w:sz w:val="24"/>
          <w:szCs w:val="24"/>
          <w:u w:val="single"/>
        </w:rPr>
        <w:t>按照政府部门相关规定办理并承担政府部门规定由施工单位缴纳的费用，发包人提供协助。</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（6）已完工程成品保护的特殊要求及费用承担：</w:t>
      </w:r>
      <w:r w:rsidRPr="00B129FD">
        <w:rPr>
          <w:rFonts w:ascii="宋体" w:hAnsi="宋体" w:cs="仿宋" w:hint="eastAsia"/>
          <w:sz w:val="24"/>
          <w:szCs w:val="24"/>
          <w:u w:val="single"/>
        </w:rPr>
        <w:t>已竣工工程未交付发包人之前，承包人负责已完工程的成品保护工作，保护期间发生损坏，承包人负责予以修复并承担费用；工程交付发包人后，保护工程及费用由发包人承担。</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（7）施工场地周围地下管线和邻近建筑物、构筑物（含文物保护建筑）、古树名木的保护要求及费用承担：</w:t>
      </w:r>
      <w:r w:rsidRPr="00B129FD">
        <w:rPr>
          <w:rFonts w:ascii="宋体" w:hAnsi="宋体" w:cs="仿宋" w:hint="eastAsia"/>
          <w:sz w:val="24"/>
          <w:szCs w:val="24"/>
          <w:u w:val="single"/>
        </w:rPr>
        <w:t>承包人应按发包人指令或按操作规程做好</w:t>
      </w:r>
      <w:r w:rsidRPr="00B129FD">
        <w:rPr>
          <w:rFonts w:ascii="宋体" w:hAnsi="宋体" w:cs="仿宋" w:hint="eastAsia"/>
          <w:kern w:val="0"/>
          <w:sz w:val="24"/>
          <w:szCs w:val="24"/>
          <w:u w:val="single"/>
        </w:rPr>
        <w:t>施工场地周围地下管线和邻近建筑物、构筑物（含文物保护建筑）、古树名木的保护工作，否则，</w:t>
      </w:r>
      <w:r w:rsidRPr="00B129FD">
        <w:rPr>
          <w:rFonts w:ascii="宋体" w:hAnsi="宋体" w:cs="仿宋" w:hint="eastAsia"/>
          <w:sz w:val="24"/>
          <w:szCs w:val="24"/>
          <w:u w:val="single"/>
        </w:rPr>
        <w:t>造成的损失费用由承包人承担。</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u w:val="single"/>
        </w:rPr>
      </w:pPr>
      <w:r w:rsidRPr="00B129FD">
        <w:rPr>
          <w:rFonts w:ascii="宋体" w:hAnsi="宋体" w:cs="仿宋" w:hint="eastAsia"/>
          <w:kern w:val="0"/>
          <w:sz w:val="24"/>
          <w:szCs w:val="24"/>
        </w:rPr>
        <w:t>（8）施工场地清洁卫生的要求：</w:t>
      </w:r>
      <w:r w:rsidRPr="00B129FD">
        <w:rPr>
          <w:rFonts w:ascii="宋体" w:hAnsi="宋体" w:cs="仿宋" w:hint="eastAsia"/>
          <w:sz w:val="24"/>
          <w:szCs w:val="24"/>
          <w:u w:val="single"/>
        </w:rPr>
        <w:t>执行《通用条款》9.1.（8）款。达到文明工地要求，做到工完场清。完工时进行相应保洁，满足发包方使用要求。</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（9）双方约定承包人应做的其它工作：</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u w:val="single"/>
        </w:rPr>
      </w:pPr>
      <w:r w:rsidRPr="00B129FD">
        <w:rPr>
          <w:rFonts w:ascii="宋体" w:hAnsi="宋体" w:cs="仿宋" w:hint="eastAsia"/>
          <w:kern w:val="0"/>
          <w:sz w:val="24"/>
          <w:szCs w:val="24"/>
          <w:u w:val="single"/>
        </w:rPr>
        <w:t>①承包人在磋商响应文件中填写的资料，属于合同文本的组成部分，承包人应全面履行其所作的承诺，否则属于承包人违约。发包人视其违约情况，可给予承包人1万元-10万元/项的违约处罚。</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u w:val="single"/>
        </w:rPr>
      </w:pPr>
      <w:r w:rsidRPr="00B129FD">
        <w:rPr>
          <w:rFonts w:ascii="宋体" w:hAnsi="宋体" w:cs="仿宋" w:hint="eastAsia"/>
          <w:kern w:val="0"/>
          <w:sz w:val="24"/>
          <w:szCs w:val="24"/>
          <w:u w:val="single"/>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③承包人擅自更换项目经理，应按5万元/人·次的标准向发包人支付违约金。</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fldChar w:fldCharType="begin"/>
      </w:r>
      <w:r w:rsidRPr="00B129FD">
        <w:rPr>
          <w:rFonts w:ascii="宋体" w:hAnsi="宋体" w:cs="仿宋" w:hint="eastAsia"/>
          <w:sz w:val="24"/>
          <w:szCs w:val="24"/>
          <w:u w:val="single"/>
        </w:rPr>
        <w:instrText>= 5 \* GB3</w:instrText>
      </w:r>
      <w:r w:rsidRPr="00B129FD">
        <w:rPr>
          <w:rFonts w:ascii="宋体" w:hAnsi="宋体" w:cs="仿宋" w:hint="eastAsia"/>
          <w:sz w:val="24"/>
          <w:szCs w:val="24"/>
          <w:u w:val="single"/>
        </w:rPr>
        <w:fldChar w:fldCharType="separate"/>
      </w:r>
      <w:r w:rsidRPr="00B129FD">
        <w:rPr>
          <w:rFonts w:ascii="宋体" w:hAnsi="宋体" w:cs="仿宋" w:hint="eastAsia"/>
          <w:sz w:val="24"/>
          <w:szCs w:val="24"/>
          <w:u w:val="single"/>
        </w:rPr>
        <w:t>⑤</w:t>
      </w:r>
      <w:r w:rsidRPr="00B129FD">
        <w:rPr>
          <w:rFonts w:ascii="宋体" w:hAnsi="宋体" w:cs="仿宋" w:hint="eastAsia"/>
          <w:sz w:val="24"/>
          <w:szCs w:val="24"/>
          <w:u w:val="single"/>
        </w:rPr>
        <w:fldChar w:fldCharType="end"/>
      </w:r>
      <w:r w:rsidRPr="00B129FD">
        <w:rPr>
          <w:rFonts w:ascii="宋体" w:hAnsi="宋体" w:cs="仿宋" w:hint="eastAsia"/>
          <w:sz w:val="24"/>
          <w:szCs w:val="24"/>
          <w:u w:val="single"/>
        </w:rPr>
        <w:t>承包人应充分考虑施工场地较小等场地因素，施工人员不得居住在现场内，承包人自行安排施工人员在现场以外的地方住宿，并承担由此产生的费用。</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u w:val="single"/>
        </w:rPr>
      </w:pPr>
      <w:r w:rsidRPr="00B129FD">
        <w:rPr>
          <w:rFonts w:ascii="宋体" w:hAnsi="宋体" w:cs="仿宋" w:hint="eastAsia"/>
          <w:kern w:val="0"/>
          <w:sz w:val="24"/>
          <w:szCs w:val="24"/>
          <w:u w:val="single"/>
        </w:rPr>
        <w:fldChar w:fldCharType="begin"/>
      </w:r>
      <w:r w:rsidRPr="00B129FD">
        <w:rPr>
          <w:rFonts w:ascii="宋体" w:hAnsi="宋体" w:cs="仿宋" w:hint="eastAsia"/>
          <w:kern w:val="0"/>
          <w:sz w:val="24"/>
          <w:szCs w:val="24"/>
          <w:u w:val="single"/>
        </w:rPr>
        <w:instrText>= 6 \* GB3</w:instrText>
      </w:r>
      <w:r w:rsidRPr="00B129FD">
        <w:rPr>
          <w:rFonts w:ascii="宋体" w:hAnsi="宋体" w:cs="仿宋" w:hint="eastAsia"/>
          <w:kern w:val="0"/>
          <w:sz w:val="24"/>
          <w:szCs w:val="24"/>
          <w:u w:val="single"/>
        </w:rPr>
        <w:fldChar w:fldCharType="separate"/>
      </w:r>
      <w:r w:rsidRPr="00B129FD">
        <w:rPr>
          <w:rFonts w:ascii="宋体" w:hAnsi="宋体" w:cs="仿宋" w:hint="eastAsia"/>
          <w:kern w:val="0"/>
          <w:sz w:val="24"/>
          <w:szCs w:val="24"/>
          <w:u w:val="single"/>
        </w:rPr>
        <w:t>⑥</w:t>
      </w:r>
      <w:r w:rsidRPr="00B129FD">
        <w:rPr>
          <w:rFonts w:ascii="宋体" w:hAnsi="宋体" w:cs="仿宋" w:hint="eastAsia"/>
          <w:kern w:val="0"/>
          <w:sz w:val="24"/>
          <w:szCs w:val="24"/>
          <w:u w:val="single"/>
        </w:rPr>
        <w:fldChar w:fldCharType="end"/>
      </w:r>
      <w:r w:rsidRPr="00B129FD">
        <w:rPr>
          <w:rFonts w:ascii="宋体" w:hAnsi="宋体" w:cs="仿宋" w:hint="eastAsia"/>
          <w:sz w:val="24"/>
          <w:szCs w:val="24"/>
          <w:u w:val="single"/>
        </w:rPr>
        <w:t>承包人应充分考虑校园内施工的特殊性，做好校园内施工的安全管理及防范措</w:t>
      </w:r>
      <w:r w:rsidRPr="00B129FD">
        <w:rPr>
          <w:rFonts w:ascii="宋体" w:hAnsi="宋体" w:cs="仿宋" w:hint="eastAsia"/>
          <w:sz w:val="24"/>
          <w:szCs w:val="24"/>
          <w:u w:val="single"/>
        </w:rPr>
        <w:lastRenderedPageBreak/>
        <w:t>施，确保师生人员人身安全，确保不影响学校教学工作生活秩序</w:t>
      </w:r>
      <w:r w:rsidRPr="00B129FD">
        <w:rPr>
          <w:rFonts w:ascii="宋体" w:hAnsi="宋体" w:cs="仿宋" w:hint="eastAsia"/>
          <w:kern w:val="0"/>
          <w:sz w:val="24"/>
          <w:szCs w:val="24"/>
          <w:u w:val="single"/>
        </w:rPr>
        <w:t>。</w:t>
      </w:r>
    </w:p>
    <w:p w:rsidR="00927A96" w:rsidRPr="00B129FD" w:rsidRDefault="00927A96" w:rsidP="006456C1">
      <w:pPr>
        <w:adjustRightInd w:val="0"/>
        <w:snapToGrid w:val="0"/>
        <w:spacing w:line="360" w:lineRule="auto"/>
        <w:ind w:firstLineChars="200" w:firstLine="480"/>
        <w:rPr>
          <w:rFonts w:ascii="宋体" w:hAnsi="宋体" w:cs="仿宋" w:hint="eastAsia"/>
          <w:kern w:val="0"/>
          <w:sz w:val="24"/>
          <w:szCs w:val="24"/>
          <w:u w:val="single"/>
        </w:rPr>
      </w:pPr>
      <w:r w:rsidRPr="00B129FD">
        <w:rPr>
          <w:rFonts w:ascii="宋体" w:hAnsi="宋体" w:cs="仿宋" w:hint="eastAsia"/>
          <w:kern w:val="0"/>
          <w:sz w:val="24"/>
          <w:szCs w:val="24"/>
          <w:u w:val="single"/>
        </w:rPr>
        <w:t>⑦</w:t>
      </w:r>
      <w:r w:rsidRPr="00B129FD">
        <w:rPr>
          <w:rFonts w:ascii="宋体" w:hAnsi="宋体" w:cs="仿宋" w:hint="eastAsia"/>
          <w:sz w:val="24"/>
          <w:szCs w:val="24"/>
          <w:u w:val="single"/>
        </w:rPr>
        <w:t>发包人需要时，可能对施工做出某些限制和配合要求，承包人应按照要求做出配合，并承担因此而引起工效降低需增加的费用。</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u w:val="single"/>
        </w:rPr>
        <w:t>⑧</w:t>
      </w:r>
      <w:r w:rsidRPr="00B129FD">
        <w:rPr>
          <w:rFonts w:ascii="宋体" w:hAnsi="宋体" w:cs="仿宋" w:hint="eastAsia"/>
          <w:kern w:val="0"/>
          <w:sz w:val="24"/>
          <w:szCs w:val="24"/>
          <w:u w:val="single"/>
        </w:rPr>
        <w:t>承包人产生建筑垃圾和生活垃圾清运工作由承包人负责，费用由承包人承担。</w:t>
      </w:r>
    </w:p>
    <w:p w:rsidR="00927A96" w:rsidRPr="00B129FD" w:rsidRDefault="00927A96" w:rsidP="006456C1">
      <w:pPr>
        <w:adjustRightInd w:val="0"/>
        <w:snapToGrid w:val="0"/>
        <w:spacing w:line="360" w:lineRule="auto"/>
        <w:ind w:firstLineChars="192" w:firstLine="463"/>
        <w:rPr>
          <w:rFonts w:ascii="宋体" w:hAnsi="宋体" w:cs="仿宋" w:hint="eastAsia"/>
          <w:b/>
          <w:sz w:val="24"/>
          <w:szCs w:val="24"/>
        </w:rPr>
      </w:pPr>
      <w:r w:rsidRPr="00B129FD">
        <w:rPr>
          <w:rFonts w:ascii="宋体" w:hAnsi="宋体" w:cs="仿宋" w:hint="eastAsia"/>
          <w:b/>
          <w:sz w:val="24"/>
          <w:szCs w:val="24"/>
        </w:rPr>
        <w:t>三、施工组织设计和工期</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1.进度计划</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承包人提交施工组织设计（施工方案）和进度计划的时间：开工前3天。工程师确认的时间：提交后2天内。</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2.工期延误</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2.1双方约定工期顺延的其他情况：</w:t>
      </w:r>
    </w:p>
    <w:p w:rsidR="00927A96" w:rsidRPr="00B129FD" w:rsidRDefault="00927A96" w:rsidP="006456C1">
      <w:pPr>
        <w:adjustRightInd w:val="0"/>
        <w:snapToGri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rsidR="00927A96"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t>2.2</w:t>
      </w:r>
      <w:r w:rsidRPr="00B129FD">
        <w:rPr>
          <w:rFonts w:ascii="宋体" w:hAnsi="宋体" w:cs="仿宋" w:hint="eastAsia"/>
          <w:sz w:val="24"/>
          <w:szCs w:val="24"/>
          <w:u w:val="single"/>
        </w:rPr>
        <w:t>承包人工期每提前一天无奖励。承包人工期每推迟一天除按每日1000元处罚外，影响发包人按期使用另行赔偿由此给发包人造成的损失。</w:t>
      </w:r>
    </w:p>
    <w:p w:rsidR="00927A96" w:rsidRPr="00B129FD" w:rsidRDefault="00927A96" w:rsidP="006456C1">
      <w:pPr>
        <w:adjustRightInd w:val="0"/>
        <w:snapToGrid w:val="0"/>
        <w:spacing w:line="360" w:lineRule="auto"/>
        <w:ind w:firstLineChars="192" w:firstLine="463"/>
        <w:rPr>
          <w:rFonts w:ascii="宋体" w:hAnsi="宋体" w:cs="仿宋" w:hint="eastAsia"/>
          <w:b/>
          <w:sz w:val="24"/>
          <w:szCs w:val="24"/>
        </w:rPr>
      </w:pPr>
      <w:r w:rsidRPr="00B129FD">
        <w:rPr>
          <w:rFonts w:ascii="宋体" w:hAnsi="宋体" w:cs="仿宋" w:hint="eastAsia"/>
          <w:b/>
          <w:sz w:val="24"/>
          <w:szCs w:val="24"/>
        </w:rPr>
        <w:t>四、质量与检验</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1.隐蔽工程和中间验收</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①主要材料品牌及型号必须按照双方约定品牌清单采购，通过发包方、承包方及监理单位相关人员共同验收、抽样、送检，检验报告合格后方可使用。</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②相关工序按规范要求必须通过灌水试验、通球试验。施工结束后，必须通过发包方验收通过后，才能进行下一工序施工。</w:t>
      </w:r>
    </w:p>
    <w:p w:rsidR="006456C1"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③隐蔽环节、重要部位施工，每道工序必须经过发包方当面验收通过。</w:t>
      </w:r>
    </w:p>
    <w:p w:rsidR="006456C1"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2.工程试车</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试车费用的承担：</w:t>
      </w:r>
      <w:r w:rsidRPr="00B129FD">
        <w:rPr>
          <w:rFonts w:ascii="宋体" w:hAnsi="宋体" w:cs="仿宋" w:hint="eastAsia"/>
          <w:sz w:val="24"/>
          <w:szCs w:val="24"/>
          <w:u w:val="single"/>
        </w:rPr>
        <w:t>本工程由承包人在交验前对工程进行清理等，所需费用已包括在合同价内。</w:t>
      </w:r>
    </w:p>
    <w:p w:rsidR="006456C1" w:rsidRPr="00B129FD" w:rsidRDefault="00927A96" w:rsidP="006456C1">
      <w:pPr>
        <w:adjustRightInd w:val="0"/>
        <w:snapToGrid w:val="0"/>
        <w:spacing w:line="360" w:lineRule="auto"/>
        <w:ind w:firstLineChars="192" w:firstLine="463"/>
        <w:rPr>
          <w:rFonts w:ascii="宋体" w:hAnsi="宋体" w:cs="仿宋" w:hint="eastAsia"/>
          <w:b/>
          <w:sz w:val="24"/>
          <w:szCs w:val="24"/>
        </w:rPr>
      </w:pPr>
      <w:r w:rsidRPr="00B129FD">
        <w:rPr>
          <w:rFonts w:ascii="宋体" w:hAnsi="宋体" w:cs="仿宋" w:hint="eastAsia"/>
          <w:b/>
          <w:sz w:val="24"/>
          <w:szCs w:val="24"/>
        </w:rPr>
        <w:t>五、安全防护、文明施工</w:t>
      </w:r>
    </w:p>
    <w:p w:rsidR="006456C1" w:rsidRPr="00B129FD" w:rsidRDefault="00927A96" w:rsidP="006456C1">
      <w:pPr>
        <w:adjustRightInd w:val="0"/>
        <w:snapToGrid w:val="0"/>
        <w:spacing w:line="360" w:lineRule="auto"/>
        <w:ind w:firstLineChars="192" w:firstLine="461"/>
        <w:rPr>
          <w:rFonts w:ascii="宋体" w:hAnsi="宋体" w:cs="仿宋" w:hint="eastAsia"/>
          <w:sz w:val="24"/>
          <w:szCs w:val="24"/>
          <w:u w:val="single"/>
        </w:rPr>
      </w:pPr>
      <w:r w:rsidRPr="00B129FD">
        <w:rPr>
          <w:rFonts w:ascii="宋体" w:hAnsi="宋体" w:cs="仿宋" w:hint="eastAsia"/>
          <w:sz w:val="24"/>
          <w:szCs w:val="24"/>
        </w:rPr>
        <w:t>1.安全施工与检查：</w:t>
      </w:r>
      <w:r w:rsidRPr="00B129FD">
        <w:rPr>
          <w:rFonts w:ascii="宋体" w:hAnsi="宋体" w:cs="仿宋" w:hint="eastAsia"/>
          <w:sz w:val="24"/>
          <w:szCs w:val="24"/>
          <w:u w:val="single"/>
        </w:rPr>
        <w:t>承包人应履行安全职责，执行发包人有关安全工作的指示，并在开工前3天，编制施工安全措施计划报送发包人审批。正常的安全作业环境及安全施工措施所需费用包括在合同价内。由于承包人原因在施工场地内及其毗邻地带造成的第三者人员伤亡和财产损失，由承包人负责赔偿。</w:t>
      </w:r>
    </w:p>
    <w:p w:rsidR="006456C1" w:rsidRPr="00B129FD" w:rsidRDefault="00927A96" w:rsidP="006456C1">
      <w:pPr>
        <w:adjustRightInd w:val="0"/>
        <w:snapToGrid w:val="0"/>
        <w:spacing w:line="360" w:lineRule="auto"/>
        <w:ind w:firstLineChars="192" w:firstLine="461"/>
        <w:rPr>
          <w:rFonts w:ascii="宋体" w:hAnsi="宋体" w:cs="仿宋" w:hint="eastAsia"/>
          <w:sz w:val="24"/>
          <w:szCs w:val="24"/>
        </w:rPr>
      </w:pPr>
      <w:r w:rsidRPr="00B129FD">
        <w:rPr>
          <w:rFonts w:ascii="宋体" w:hAnsi="宋体" w:cs="仿宋" w:hint="eastAsia"/>
          <w:sz w:val="24"/>
          <w:szCs w:val="24"/>
        </w:rPr>
        <w:lastRenderedPageBreak/>
        <w:t>2.安全防护</w:t>
      </w:r>
    </w:p>
    <w:p w:rsidR="006456C1" w:rsidRPr="00B129FD" w:rsidRDefault="00927A96" w:rsidP="006456C1">
      <w:pPr>
        <w:adjustRightInd w:val="0"/>
        <w:snapToGrid w:val="0"/>
        <w:spacing w:line="360" w:lineRule="auto"/>
        <w:ind w:firstLineChars="192" w:firstLine="461"/>
        <w:rPr>
          <w:rFonts w:ascii="宋体" w:hAnsi="宋体" w:cs="仿宋" w:hint="eastAsia"/>
          <w:b/>
          <w:sz w:val="24"/>
          <w:szCs w:val="24"/>
        </w:rPr>
      </w:pPr>
      <w:r w:rsidRPr="00B129FD">
        <w:rPr>
          <w:rFonts w:ascii="宋体" w:hAnsi="宋体" w:cs="仿宋" w:hint="eastAsia"/>
          <w:sz w:val="24"/>
          <w:szCs w:val="24"/>
        </w:rPr>
        <w:t>2.1</w:t>
      </w:r>
      <w:r w:rsidRPr="00B129FD">
        <w:rPr>
          <w:rFonts w:ascii="宋体" w:hAnsi="宋体" w:cs="仿宋" w:hint="eastAsia"/>
          <w:sz w:val="24"/>
          <w:szCs w:val="24"/>
          <w:u w:val="single"/>
        </w:rPr>
        <w:t>承包人在动力设备、输电线路、地下管道、密封防震车间、易燃易爆地段以及临街交通要道附近施工时，施工开始前应向发包人提交安全防护措施方案，经认可后实施，防护措施费用由承包人承担。</w:t>
      </w:r>
    </w:p>
    <w:p w:rsidR="006456C1" w:rsidRPr="00B129FD" w:rsidRDefault="00927A96" w:rsidP="006456C1">
      <w:pPr>
        <w:adjustRightInd w:val="0"/>
        <w:snapToGrid w:val="0"/>
        <w:spacing w:line="360" w:lineRule="auto"/>
        <w:ind w:firstLineChars="192" w:firstLine="461"/>
        <w:rPr>
          <w:rFonts w:ascii="宋体" w:hAnsi="宋体" w:cs="仿宋" w:hint="eastAsia"/>
          <w:b/>
          <w:sz w:val="24"/>
          <w:szCs w:val="24"/>
        </w:rPr>
      </w:pPr>
      <w:r w:rsidRPr="00B129FD">
        <w:rPr>
          <w:rFonts w:ascii="宋体" w:hAnsi="宋体" w:cs="仿宋" w:hint="eastAsia"/>
          <w:sz w:val="24"/>
          <w:szCs w:val="24"/>
        </w:rPr>
        <w:t>2.2</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在施工期间应严格遵守有关的安全规定、制度</w:t>
      </w:r>
      <w:r w:rsidRPr="00B129FD">
        <w:rPr>
          <w:rFonts w:ascii="宋体" w:hAnsi="宋体" w:cs="仿宋" w:hint="eastAsia"/>
          <w:kern w:val="0"/>
          <w:sz w:val="24"/>
          <w:szCs w:val="24"/>
          <w:u w:val="single"/>
        </w:rPr>
        <w:t>，由承包人承担安全防护措施费用。</w:t>
      </w:r>
    </w:p>
    <w:p w:rsidR="006456C1" w:rsidRPr="00B129FD" w:rsidRDefault="00927A96" w:rsidP="006456C1">
      <w:pPr>
        <w:adjustRightInd w:val="0"/>
        <w:snapToGrid w:val="0"/>
        <w:spacing w:line="360" w:lineRule="auto"/>
        <w:ind w:firstLineChars="192" w:firstLine="461"/>
        <w:rPr>
          <w:rFonts w:ascii="宋体" w:hAnsi="宋体" w:cs="仿宋" w:hint="eastAsia"/>
          <w:b/>
          <w:sz w:val="24"/>
          <w:szCs w:val="24"/>
        </w:rPr>
      </w:pPr>
      <w:r w:rsidRPr="00B129FD">
        <w:rPr>
          <w:rFonts w:ascii="宋体" w:hAnsi="宋体" w:cs="仿宋" w:hint="eastAsia"/>
          <w:sz w:val="24"/>
          <w:szCs w:val="24"/>
          <w:lang w:val="zh-CN"/>
        </w:rPr>
        <w:t>2.3</w:t>
      </w:r>
      <w:r w:rsidRPr="00B129FD">
        <w:rPr>
          <w:rFonts w:ascii="宋体" w:hAnsi="宋体" w:cs="仿宋" w:hint="eastAsia"/>
          <w:sz w:val="24"/>
          <w:szCs w:val="24"/>
          <w:u w:val="single"/>
          <w:lang w:val="zh-CN"/>
        </w:rPr>
        <w:t>发包人对工程建设过程中的安全和文明施工实行监督、检查，如果</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安全严重失控，发包人有权责令其停工整顿。</w:t>
      </w:r>
    </w:p>
    <w:p w:rsidR="006456C1" w:rsidRPr="00B129FD" w:rsidRDefault="00927A96" w:rsidP="006456C1">
      <w:pPr>
        <w:adjustRightInd w:val="0"/>
        <w:snapToGrid w:val="0"/>
        <w:spacing w:line="360" w:lineRule="auto"/>
        <w:ind w:firstLineChars="192" w:firstLine="461"/>
        <w:rPr>
          <w:rFonts w:ascii="宋体" w:hAnsi="宋体" w:cs="仿宋" w:hint="eastAsia"/>
          <w:b/>
          <w:sz w:val="24"/>
          <w:szCs w:val="24"/>
        </w:rPr>
      </w:pPr>
      <w:r w:rsidRPr="00B129FD">
        <w:rPr>
          <w:rFonts w:ascii="宋体" w:hAnsi="宋体" w:cs="仿宋" w:hint="eastAsia"/>
          <w:sz w:val="24"/>
          <w:szCs w:val="24"/>
          <w:lang w:val="zh-CN"/>
        </w:rPr>
        <w:t>2.4</w:t>
      </w:r>
      <w:r w:rsidRPr="00B129FD">
        <w:rPr>
          <w:rFonts w:ascii="宋体" w:hAnsi="宋体" w:cs="仿宋" w:hint="eastAsia"/>
          <w:sz w:val="24"/>
          <w:szCs w:val="24"/>
          <w:u w:val="single"/>
          <w:lang w:val="zh-CN"/>
        </w:rPr>
        <w:t>发包人有权参加</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的重大安全事故调查，及时了解现场发生的事故情况，印发事故通报，督促</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加强改进安全事故管理工作。</w:t>
      </w:r>
    </w:p>
    <w:p w:rsidR="00927A96" w:rsidRPr="00B129FD" w:rsidRDefault="00927A96" w:rsidP="006456C1">
      <w:pPr>
        <w:adjustRightInd w:val="0"/>
        <w:snapToGrid w:val="0"/>
        <w:spacing w:line="360" w:lineRule="auto"/>
        <w:ind w:firstLineChars="192" w:firstLine="461"/>
        <w:rPr>
          <w:rFonts w:ascii="宋体" w:hAnsi="宋体" w:cs="仿宋" w:hint="eastAsia"/>
          <w:b/>
          <w:sz w:val="24"/>
          <w:szCs w:val="24"/>
        </w:rPr>
      </w:pPr>
      <w:r w:rsidRPr="00B129FD">
        <w:rPr>
          <w:rFonts w:ascii="宋体" w:hAnsi="宋体" w:cs="仿宋" w:hint="eastAsia"/>
          <w:sz w:val="24"/>
          <w:szCs w:val="24"/>
          <w:lang w:val="zh-CN"/>
        </w:rPr>
        <w:t>2.5</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有责任保障施工中的人身、财产和设备安全。</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应健全安全制度，完善安全保障体系。</w:t>
      </w:r>
    </w:p>
    <w:p w:rsidR="00927A96" w:rsidRPr="00B129FD" w:rsidRDefault="00927A96" w:rsidP="006456C1">
      <w:pPr>
        <w:autoSpaceDE w:val="0"/>
        <w:autoSpaceDN w:val="0"/>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lang w:val="zh-CN"/>
        </w:rPr>
        <w:t>2.6</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应将下列文件提交发包人备案：</w:t>
      </w:r>
    </w:p>
    <w:p w:rsidR="00927A96" w:rsidRPr="00B129FD" w:rsidRDefault="00927A96" w:rsidP="006456C1">
      <w:pPr>
        <w:tabs>
          <w:tab w:val="left" w:pos="1296"/>
        </w:tabs>
        <w:autoSpaceDE w:val="0"/>
        <w:autoSpaceDN w:val="0"/>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lang w:val="zh-CN"/>
        </w:rPr>
        <w:t>1）</w:t>
      </w:r>
      <w:r w:rsidRPr="00B129FD">
        <w:rPr>
          <w:rFonts w:ascii="宋体" w:hAnsi="宋体" w:cs="仿宋" w:hint="eastAsia"/>
          <w:sz w:val="24"/>
          <w:szCs w:val="24"/>
          <w:u w:val="single"/>
          <w:lang w:val="zh-CN"/>
        </w:rPr>
        <w:t>安全管理组织机构及安全责任人；</w:t>
      </w:r>
    </w:p>
    <w:p w:rsidR="00927A96" w:rsidRPr="00B129FD" w:rsidRDefault="00927A96" w:rsidP="006456C1">
      <w:pPr>
        <w:tabs>
          <w:tab w:val="left" w:pos="1296"/>
        </w:tabs>
        <w:autoSpaceDE w:val="0"/>
        <w:autoSpaceDN w:val="0"/>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lang w:val="zh-CN"/>
        </w:rPr>
        <w:t>2）</w:t>
      </w:r>
      <w:r w:rsidRPr="00B129FD">
        <w:rPr>
          <w:rFonts w:ascii="宋体" w:hAnsi="宋体" w:cs="仿宋" w:hint="eastAsia"/>
          <w:sz w:val="24"/>
          <w:szCs w:val="24"/>
          <w:u w:val="single"/>
          <w:lang w:val="zh-CN"/>
        </w:rPr>
        <w:t>本工程安全管理制度；</w:t>
      </w:r>
    </w:p>
    <w:p w:rsidR="00927A96" w:rsidRPr="00B129FD" w:rsidRDefault="00927A96" w:rsidP="006456C1">
      <w:pPr>
        <w:tabs>
          <w:tab w:val="left" w:pos="1296"/>
        </w:tabs>
        <w:autoSpaceDE w:val="0"/>
        <w:autoSpaceDN w:val="0"/>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lang w:val="zh-CN"/>
        </w:rPr>
        <w:t>3）</w:t>
      </w:r>
      <w:r w:rsidRPr="00B129FD">
        <w:rPr>
          <w:rFonts w:ascii="宋体" w:hAnsi="宋体" w:cs="仿宋" w:hint="eastAsia"/>
          <w:sz w:val="24"/>
          <w:szCs w:val="24"/>
          <w:u w:val="single"/>
          <w:lang w:val="zh-CN"/>
        </w:rPr>
        <w:t>经</w:t>
      </w: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主管领导审批的特殊施工安全措施；</w:t>
      </w:r>
    </w:p>
    <w:p w:rsidR="00927A96" w:rsidRPr="00B129FD" w:rsidRDefault="00927A96" w:rsidP="006456C1">
      <w:pPr>
        <w:tabs>
          <w:tab w:val="left" w:pos="1296"/>
        </w:tabs>
        <w:autoSpaceDE w:val="0"/>
        <w:autoSpaceDN w:val="0"/>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lang w:val="zh-CN"/>
        </w:rPr>
        <w:t>4）</w:t>
      </w:r>
      <w:r w:rsidRPr="00B129FD">
        <w:rPr>
          <w:rFonts w:ascii="宋体" w:hAnsi="宋体" w:cs="仿宋" w:hint="eastAsia"/>
          <w:sz w:val="24"/>
          <w:szCs w:val="24"/>
          <w:u w:val="single"/>
          <w:lang w:val="zh-CN"/>
        </w:rPr>
        <w:t>施工安全及交通安全检查情况通报及事故通报。</w:t>
      </w:r>
    </w:p>
    <w:p w:rsidR="006456C1" w:rsidRPr="00B129FD" w:rsidRDefault="00927A96" w:rsidP="006456C1">
      <w:pPr>
        <w:widowControl/>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u w:val="single"/>
        </w:rPr>
        <w:t>承包人</w:t>
      </w:r>
      <w:r w:rsidRPr="00B129FD">
        <w:rPr>
          <w:rFonts w:ascii="宋体" w:hAnsi="宋体" w:cs="仿宋" w:hint="eastAsia"/>
          <w:sz w:val="24"/>
          <w:szCs w:val="24"/>
          <w:u w:val="single"/>
          <w:lang w:val="zh-CN"/>
        </w:rPr>
        <w:t>应指派一位常驻工地的专职安全员专门处理安全事件及防止发生任何职工人身事故。这一工作人员应能胜任此项工作，并有权发布各种指示及采取防止事故发生的预防措施。</w:t>
      </w:r>
    </w:p>
    <w:p w:rsidR="006456C1" w:rsidRPr="00B129FD" w:rsidRDefault="00927A96" w:rsidP="006456C1">
      <w:pPr>
        <w:widowControl/>
        <w:adjustRightInd w:val="0"/>
        <w:spacing w:line="360" w:lineRule="auto"/>
        <w:ind w:firstLineChars="200" w:firstLine="480"/>
        <w:rPr>
          <w:rFonts w:ascii="宋体" w:hAnsi="宋体" w:hint="eastAsia"/>
          <w:sz w:val="24"/>
          <w:szCs w:val="24"/>
          <w:lang w:val="zh-CN"/>
        </w:rPr>
      </w:pPr>
      <w:r w:rsidRPr="00B129FD">
        <w:rPr>
          <w:rFonts w:ascii="宋体" w:hAnsi="宋体" w:hint="eastAsia"/>
          <w:sz w:val="24"/>
          <w:szCs w:val="24"/>
          <w:lang w:val="zh-CN"/>
        </w:rPr>
        <w:t>3. 安全文明施工措施费管理及支付</w:t>
      </w:r>
    </w:p>
    <w:p w:rsidR="006456C1" w:rsidRPr="00B129FD" w:rsidRDefault="00927A96" w:rsidP="006456C1">
      <w:pPr>
        <w:widowControl/>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3.1 合同签订后28天之内,发包人预付承包人安全文明施工措施费总费用金额的60%。剩余的安全文明施工措施费在竣工结算时，根据承包人提供有关部门评定及费率测定的有效资料为依据进行支付。</w:t>
      </w:r>
    </w:p>
    <w:p w:rsidR="00927A96" w:rsidRPr="00B129FD" w:rsidRDefault="00927A96" w:rsidP="006456C1">
      <w:pPr>
        <w:widowControl/>
        <w:adjustRightInd w:val="0"/>
        <w:spacing w:line="360" w:lineRule="auto"/>
        <w:ind w:firstLineChars="200" w:firstLine="480"/>
        <w:rPr>
          <w:rFonts w:ascii="宋体" w:hAnsi="宋体" w:cs="仿宋" w:hint="eastAsia"/>
          <w:sz w:val="24"/>
          <w:szCs w:val="24"/>
          <w:u w:val="single"/>
          <w:lang w:val="zh-CN"/>
        </w:rPr>
      </w:pPr>
      <w:r w:rsidRPr="00B129FD">
        <w:rPr>
          <w:rFonts w:ascii="宋体" w:hAnsi="宋体" w:cs="仿宋" w:hint="eastAsia"/>
          <w:sz w:val="24"/>
          <w:szCs w:val="24"/>
        </w:rPr>
        <w:t>3.2 承包人应当确保安全防护、文明施工措施费专款专用，在财务管理中应以工程项目为单位。单独列出安全防护、文明措施费收入和支出清单备查。</w:t>
      </w:r>
    </w:p>
    <w:p w:rsidR="00927A96" w:rsidRPr="00B129FD" w:rsidRDefault="00927A96" w:rsidP="006456C1">
      <w:pPr>
        <w:adjustRightInd w:val="0"/>
        <w:spacing w:line="360" w:lineRule="auto"/>
        <w:ind w:firstLineChars="200" w:firstLine="482"/>
        <w:rPr>
          <w:rFonts w:ascii="宋体" w:hAnsi="宋体" w:cs="仿宋" w:hint="eastAsia"/>
          <w:b/>
          <w:sz w:val="24"/>
          <w:szCs w:val="24"/>
        </w:rPr>
      </w:pPr>
      <w:r w:rsidRPr="00B129FD">
        <w:rPr>
          <w:rFonts w:ascii="宋体" w:hAnsi="宋体" w:cs="仿宋" w:hint="eastAsia"/>
          <w:b/>
          <w:sz w:val="24"/>
          <w:szCs w:val="24"/>
        </w:rPr>
        <w:t>六、合同价款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1.合同价款约定</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本合同价款采用</w:t>
      </w:r>
      <w:r w:rsidRPr="00B129FD">
        <w:rPr>
          <w:rFonts w:ascii="宋体" w:hAnsi="宋体" w:cs="仿宋" w:hint="eastAsia"/>
          <w:b/>
          <w:bCs/>
          <w:sz w:val="24"/>
          <w:szCs w:val="24"/>
          <w:u w:val="single"/>
        </w:rPr>
        <w:t>固定综合单价</w:t>
      </w:r>
      <w:r w:rsidRPr="00B129FD">
        <w:rPr>
          <w:rFonts w:ascii="宋体" w:hAnsi="宋体" w:cs="仿宋" w:hint="eastAsia"/>
          <w:sz w:val="24"/>
          <w:szCs w:val="24"/>
        </w:rPr>
        <w:t>方式确定。</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u w:val="single"/>
        </w:rPr>
        <w:t>综合单价中包括的风险范围：人工费、材料费、机械费市场价格浮动、《通用条款》</w:t>
      </w:r>
      <w:r w:rsidRPr="00B129FD">
        <w:rPr>
          <w:rFonts w:ascii="宋体" w:hAnsi="宋体" w:cs="仿宋" w:hint="eastAsia"/>
          <w:sz w:val="24"/>
          <w:szCs w:val="24"/>
          <w:u w:val="single"/>
        </w:rPr>
        <w:lastRenderedPageBreak/>
        <w:t>第43条规定以外的自然灾害、停水停电、停窝工费用。</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风险范围以外综合单价调整方法：</w:t>
      </w:r>
      <w:r w:rsidRPr="00B129FD">
        <w:rPr>
          <w:rFonts w:ascii="宋体" w:hAnsi="宋体" w:cs="仿宋" w:hint="eastAsia"/>
          <w:sz w:val="24"/>
          <w:szCs w:val="24"/>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sidRPr="00B129FD">
        <w:rPr>
          <w:rFonts w:ascii="宋体" w:hAnsi="宋体" w:cs="仿宋" w:hint="eastAsia"/>
          <w:sz w:val="24"/>
          <w:szCs w:val="24"/>
          <w:u w:val="single"/>
        </w:rPr>
        <w:fldChar w:fldCharType="begin"/>
      </w:r>
      <w:r w:rsidRPr="00B129FD">
        <w:rPr>
          <w:rFonts w:ascii="宋体" w:hAnsi="宋体" w:cs="仿宋" w:hint="eastAsia"/>
          <w:sz w:val="24"/>
          <w:szCs w:val="24"/>
          <w:u w:val="single"/>
        </w:rPr>
        <w:instrText>= 4 \* GB3</w:instrText>
      </w:r>
      <w:r w:rsidRPr="00B129FD">
        <w:rPr>
          <w:rFonts w:ascii="宋体" w:hAnsi="宋体" w:cs="仿宋" w:hint="eastAsia"/>
          <w:sz w:val="24"/>
          <w:szCs w:val="24"/>
          <w:u w:val="single"/>
        </w:rPr>
        <w:fldChar w:fldCharType="separate"/>
      </w:r>
      <w:r w:rsidRPr="00B129FD">
        <w:rPr>
          <w:rFonts w:ascii="宋体" w:hAnsi="宋体" w:cs="仿宋" w:hint="eastAsia"/>
          <w:sz w:val="24"/>
          <w:szCs w:val="24"/>
          <w:u w:val="single"/>
        </w:rPr>
        <w:t>④</w:t>
      </w:r>
      <w:r w:rsidRPr="00B129FD">
        <w:rPr>
          <w:rFonts w:ascii="宋体" w:hAnsi="宋体" w:cs="仿宋" w:hint="eastAsia"/>
          <w:sz w:val="24"/>
          <w:szCs w:val="24"/>
          <w:u w:val="single"/>
        </w:rPr>
        <w:fldChar w:fldCharType="end"/>
      </w:r>
      <w:r w:rsidRPr="00B129FD">
        <w:rPr>
          <w:rFonts w:ascii="宋体" w:hAnsi="宋体" w:cs="仿宋" w:hint="eastAsia"/>
          <w:sz w:val="24"/>
          <w:szCs w:val="24"/>
          <w:u w:val="single"/>
        </w:rPr>
        <w:t>国家政策调整变化，按照国家新政策执行，如人工费调整、税率、费率调整等。</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工程结算价按中标价与投标报价同比例       下浮后确定。合同审减部分的审计费执行：审减部分在送审价5%以内（含）的由发包人承担，若审减额超过送审价5%，则超出部分由承包人承担。</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2.工程预付款</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本工程无预付款。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3.工程量确认</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3.1承包人向发包人提交已完工程量报告时间：完工之日起10日内。</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3.2 由于设计变更和项目增减所引起的工程量变更，承包人须在取得经发包人签字确认的工程量签证单后方可施工。</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4.工程进度款结算与支付</w:t>
      </w:r>
    </w:p>
    <w:p w:rsidR="00927A96" w:rsidRPr="00B129FD" w:rsidRDefault="00927A96" w:rsidP="006456C1">
      <w:pPr>
        <w:adjustRightInd w:val="0"/>
        <w:spacing w:line="360" w:lineRule="auto"/>
        <w:ind w:firstLineChars="200" w:firstLine="480"/>
        <w:rPr>
          <w:rFonts w:ascii="宋体" w:hAnsi="宋体" w:cs="等线" w:hint="eastAsia"/>
          <w:bCs/>
          <w:kern w:val="0"/>
          <w:sz w:val="24"/>
          <w:szCs w:val="24"/>
          <w:u w:val="single"/>
        </w:rPr>
      </w:pPr>
      <w:r w:rsidRPr="00B129FD">
        <w:rPr>
          <w:rFonts w:ascii="宋体" w:hAnsi="宋体" w:cs="等线" w:hint="eastAsia"/>
          <w:bCs/>
          <w:kern w:val="0"/>
          <w:sz w:val="24"/>
          <w:szCs w:val="24"/>
        </w:rPr>
        <w:t>4.1</w:t>
      </w:r>
      <w:r w:rsidRPr="00B129FD">
        <w:rPr>
          <w:rFonts w:ascii="宋体" w:hAnsi="宋体" w:cs="等线" w:hint="eastAsia"/>
          <w:bCs/>
          <w:kern w:val="0"/>
          <w:sz w:val="24"/>
          <w:szCs w:val="24"/>
          <w:u w:val="single"/>
        </w:rPr>
        <w:t>承包人工程量完成进行到70%后，发包人支付至合同价减去未发生的暂列金额的50%；</w:t>
      </w:r>
    </w:p>
    <w:p w:rsidR="00927A96" w:rsidRPr="00B129FD" w:rsidRDefault="00927A96" w:rsidP="006456C1">
      <w:pPr>
        <w:adjustRightInd w:val="0"/>
        <w:spacing w:line="360" w:lineRule="auto"/>
        <w:ind w:firstLineChars="200" w:firstLine="480"/>
        <w:rPr>
          <w:rFonts w:ascii="宋体" w:hAnsi="宋体" w:cs="等线" w:hint="eastAsia"/>
          <w:bCs/>
          <w:kern w:val="0"/>
          <w:sz w:val="24"/>
          <w:szCs w:val="24"/>
        </w:rPr>
      </w:pPr>
      <w:r w:rsidRPr="00B129FD">
        <w:rPr>
          <w:rFonts w:ascii="宋体" w:hAnsi="宋体" w:cs="等线" w:hint="eastAsia"/>
          <w:bCs/>
          <w:kern w:val="0"/>
          <w:sz w:val="24"/>
          <w:szCs w:val="24"/>
        </w:rPr>
        <w:t>4.2</w:t>
      </w:r>
      <w:r w:rsidRPr="00B129FD">
        <w:rPr>
          <w:rFonts w:ascii="宋体" w:hAnsi="宋体" w:cs="等线" w:hint="eastAsia"/>
          <w:bCs/>
          <w:kern w:val="0"/>
          <w:sz w:val="24"/>
          <w:szCs w:val="24"/>
          <w:u w:val="single"/>
        </w:rPr>
        <w:t>工程竣工验收合格，报齐结算资料后付至合同价减去未发生的暂列金额的80%（包含已支付的安全文明施工措施费）;</w:t>
      </w:r>
    </w:p>
    <w:p w:rsidR="00927A96" w:rsidRPr="00B129FD" w:rsidRDefault="00927A96" w:rsidP="006456C1">
      <w:pPr>
        <w:adjustRightInd w:val="0"/>
        <w:spacing w:line="360" w:lineRule="auto"/>
        <w:ind w:firstLineChars="200" w:firstLine="480"/>
        <w:rPr>
          <w:rFonts w:ascii="宋体" w:hAnsi="宋体" w:cs="等线" w:hint="eastAsia"/>
          <w:bCs/>
          <w:kern w:val="0"/>
          <w:sz w:val="24"/>
          <w:szCs w:val="24"/>
          <w:u w:val="single"/>
        </w:rPr>
      </w:pPr>
      <w:r w:rsidRPr="00B129FD">
        <w:rPr>
          <w:rFonts w:ascii="宋体" w:hAnsi="宋体" w:cs="等线" w:hint="eastAsia"/>
          <w:bCs/>
          <w:kern w:val="0"/>
          <w:sz w:val="24"/>
          <w:szCs w:val="24"/>
        </w:rPr>
        <w:t>4.3</w:t>
      </w:r>
      <w:r w:rsidRPr="00B129FD">
        <w:rPr>
          <w:rFonts w:ascii="宋体" w:hAnsi="宋体" w:cs="等线" w:hint="eastAsia"/>
          <w:bCs/>
          <w:kern w:val="0"/>
          <w:sz w:val="24"/>
          <w:szCs w:val="24"/>
          <w:u w:val="single"/>
        </w:rPr>
        <w:t>发包人或经发包人委托的第三方,对承包人提交的工程结算进行审核后,发包人依据工程结算审核结果金额，在一个月内一次性支付工程审核价的97%，承包人持《终验合格单》原件和全额发票在发包人处办理此项工程款；剩余结算审核总价款的 3% 作为质量保证金。</w:t>
      </w:r>
    </w:p>
    <w:p w:rsidR="00927A96" w:rsidRPr="00B129FD" w:rsidRDefault="00927A96" w:rsidP="006456C1">
      <w:pPr>
        <w:adjustRightInd w:val="0"/>
        <w:spacing w:line="360" w:lineRule="auto"/>
        <w:ind w:firstLineChars="200" w:firstLine="480"/>
        <w:rPr>
          <w:rFonts w:ascii="宋体" w:hAnsi="宋体" w:cs="等线" w:hint="eastAsia"/>
          <w:bCs/>
          <w:kern w:val="0"/>
          <w:sz w:val="24"/>
          <w:szCs w:val="24"/>
        </w:rPr>
      </w:pPr>
      <w:r w:rsidRPr="00B129FD">
        <w:rPr>
          <w:rFonts w:ascii="宋体" w:hAnsi="宋体" w:cs="等线" w:hint="eastAsia"/>
          <w:bCs/>
          <w:kern w:val="0"/>
          <w:sz w:val="24"/>
          <w:szCs w:val="24"/>
        </w:rPr>
        <w:t>4.4 自竣工验收合格之日起 24个月后，在无索赔争议的情况下，由发包人组织、承包人参与共同对工程质保情况现场核验，核验无问题后，承包人在发包人处办理剩余3%工程款（质量保证金）的支付手续，一次性不计利息返还。</w:t>
      </w:r>
    </w:p>
    <w:p w:rsidR="00927A96" w:rsidRPr="00B129FD" w:rsidRDefault="00927A96" w:rsidP="006456C1">
      <w:pPr>
        <w:adjustRightInd w:val="0"/>
        <w:spacing w:line="360" w:lineRule="auto"/>
        <w:ind w:firstLineChars="200" w:firstLine="480"/>
        <w:rPr>
          <w:rFonts w:ascii="宋体" w:hAnsi="宋体" w:cs="等线" w:hint="eastAsia"/>
          <w:bCs/>
          <w:kern w:val="0"/>
          <w:sz w:val="24"/>
          <w:szCs w:val="24"/>
        </w:rPr>
      </w:pPr>
      <w:r w:rsidRPr="00B129FD">
        <w:rPr>
          <w:rFonts w:ascii="宋体" w:hAnsi="宋体" w:cs="等线" w:hint="eastAsia"/>
          <w:bCs/>
          <w:kern w:val="0"/>
          <w:sz w:val="24"/>
          <w:szCs w:val="24"/>
        </w:rPr>
        <w:t>4.5发票必须为承包人单位全额开具。</w:t>
      </w:r>
    </w:p>
    <w:p w:rsidR="00927A96" w:rsidRPr="00B129FD" w:rsidRDefault="00927A96" w:rsidP="006456C1">
      <w:pPr>
        <w:adjustRightInd w:val="0"/>
        <w:spacing w:line="360" w:lineRule="auto"/>
        <w:ind w:firstLineChars="200" w:firstLine="480"/>
        <w:rPr>
          <w:rFonts w:ascii="宋体" w:hAnsi="宋体" w:cs="等线" w:hint="eastAsia"/>
          <w:bCs/>
          <w:kern w:val="0"/>
          <w:sz w:val="24"/>
          <w:szCs w:val="24"/>
        </w:rPr>
      </w:pPr>
      <w:r w:rsidRPr="00B129FD">
        <w:rPr>
          <w:rFonts w:ascii="宋体" w:hAnsi="宋体" w:cs="等线" w:hint="eastAsia"/>
          <w:bCs/>
          <w:kern w:val="0"/>
          <w:sz w:val="24"/>
          <w:szCs w:val="24"/>
        </w:rPr>
        <w:lastRenderedPageBreak/>
        <w:t>4.6 所有工程款项必须支付至合同约定的承包人银行账户，否则视为未支付工程款。</w:t>
      </w:r>
    </w:p>
    <w:p w:rsidR="00927A96" w:rsidRPr="00B129FD" w:rsidRDefault="00927A96" w:rsidP="006456C1">
      <w:pPr>
        <w:adjustRightInd w:val="0"/>
        <w:spacing w:line="360" w:lineRule="auto"/>
        <w:ind w:firstLineChars="200" w:firstLine="482"/>
        <w:rPr>
          <w:rFonts w:ascii="宋体" w:hAnsi="宋体" w:cs="仿宋" w:hint="eastAsia"/>
          <w:sz w:val="24"/>
          <w:szCs w:val="24"/>
        </w:rPr>
      </w:pPr>
      <w:r w:rsidRPr="00B129FD">
        <w:rPr>
          <w:rFonts w:ascii="宋体" w:hAnsi="宋体" w:cs="仿宋" w:hint="eastAsia"/>
          <w:b/>
          <w:sz w:val="24"/>
          <w:szCs w:val="24"/>
        </w:rPr>
        <w:t>七、材料设备供应</w:t>
      </w:r>
    </w:p>
    <w:p w:rsidR="0095310C"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1.</w:t>
      </w:r>
      <w:r w:rsidRPr="00B129FD">
        <w:rPr>
          <w:rFonts w:ascii="宋体" w:hAnsi="宋体" w:cs="仿宋" w:hint="eastAsia"/>
          <w:sz w:val="24"/>
          <w:szCs w:val="24"/>
          <w:u w:val="single"/>
        </w:rPr>
        <w:t>按照不低于投标文件产品品牌型号进行主要材料验收。</w:t>
      </w:r>
    </w:p>
    <w:p w:rsidR="00927A96" w:rsidRPr="00B129FD" w:rsidRDefault="0095310C" w:rsidP="006456C1">
      <w:pPr>
        <w:adjustRightInd w:val="0"/>
        <w:spacing w:line="360" w:lineRule="auto"/>
        <w:ind w:firstLineChars="200" w:firstLine="480"/>
        <w:rPr>
          <w:rFonts w:ascii="宋体" w:hAnsi="宋体" w:cs="仿宋" w:hint="eastAsia"/>
          <w:b/>
          <w:sz w:val="24"/>
          <w:szCs w:val="24"/>
          <w:u w:val="single"/>
        </w:rPr>
      </w:pPr>
      <w:r w:rsidRPr="00B129FD">
        <w:rPr>
          <w:rFonts w:ascii="宋体" w:hAnsi="宋体" w:cs="仿宋" w:hint="eastAsia"/>
          <w:sz w:val="24"/>
          <w:szCs w:val="24"/>
          <w:u w:val="single"/>
        </w:rPr>
        <w:t>2.</w:t>
      </w:r>
      <w:r w:rsidR="00CA2C0F" w:rsidRPr="00B129FD">
        <w:rPr>
          <w:rFonts w:ascii="宋体" w:hAnsi="宋体" w:cs="仿宋" w:hint="eastAsia"/>
          <w:sz w:val="24"/>
          <w:szCs w:val="24"/>
          <w:u w:val="single"/>
        </w:rPr>
        <w:t>本项目主要材料为硅PU，硅PU依据GB/T13893-2008、GB36246-2018检验标准，经冷凝500h后，冲击吸收20%-50%、垂直变形0.6mm-3.0mm、抗滑值80-110、拉伸强度</w:t>
      </w:r>
      <w:bookmarkStart w:id="0" w:name="OLE_LINK1"/>
      <w:bookmarkStart w:id="1" w:name="OLE_LINK2"/>
      <w:r w:rsidR="00CA2C0F" w:rsidRPr="00B129FD">
        <w:rPr>
          <w:rFonts w:ascii="宋体" w:hAnsi="宋体" w:cs="仿宋" w:hint="eastAsia"/>
          <w:sz w:val="24"/>
          <w:szCs w:val="24"/>
          <w:u w:val="single"/>
        </w:rPr>
        <w:t>≥</w:t>
      </w:r>
      <w:bookmarkEnd w:id="0"/>
      <w:bookmarkEnd w:id="1"/>
      <w:r w:rsidR="00CA2C0F" w:rsidRPr="00B129FD">
        <w:rPr>
          <w:rFonts w:ascii="宋体" w:hAnsi="宋体" w:cs="仿宋" w:hint="eastAsia"/>
          <w:sz w:val="24"/>
          <w:szCs w:val="24"/>
          <w:u w:val="single"/>
        </w:rPr>
        <w:t>0.5Mpa、拉断伸长率≥40%、阻燃性Ⅰ级（燃斑直径≤50mm）、色差≤0.5，</w:t>
      </w:r>
      <w:r w:rsidRPr="00B129FD">
        <w:rPr>
          <w:rFonts w:ascii="宋体" w:hAnsi="宋体" w:cs="仿宋" w:hint="eastAsia"/>
          <w:sz w:val="24"/>
          <w:szCs w:val="24"/>
          <w:u w:val="single"/>
        </w:rPr>
        <w:t>需提供</w:t>
      </w:r>
      <w:r w:rsidR="00CA2C0F" w:rsidRPr="00B129FD">
        <w:rPr>
          <w:rFonts w:ascii="宋体" w:hAnsi="宋体" w:cs="仿宋" w:hint="eastAsia"/>
          <w:sz w:val="24"/>
          <w:szCs w:val="24"/>
          <w:u w:val="single"/>
        </w:rPr>
        <w:t>满足以上要求的合格检测报告。提供第三方专业检测机构出具的</w:t>
      </w:r>
      <w:r w:rsidRPr="00B129FD">
        <w:rPr>
          <w:rFonts w:ascii="宋体" w:hAnsi="宋体" w:cs="仿宋" w:hint="eastAsia"/>
          <w:sz w:val="24"/>
          <w:szCs w:val="24"/>
          <w:u w:val="single"/>
        </w:rPr>
        <w:t>检测报告，报告需有CMA</w:t>
      </w:r>
      <w:r w:rsidR="00271895" w:rsidRPr="00B129FD">
        <w:rPr>
          <w:rFonts w:ascii="宋体" w:hAnsi="宋体" w:cs="仿宋" w:hint="eastAsia"/>
          <w:sz w:val="24"/>
          <w:szCs w:val="24"/>
          <w:u w:val="single"/>
        </w:rPr>
        <w:t>章</w:t>
      </w:r>
      <w:r w:rsidRPr="00B129FD">
        <w:rPr>
          <w:rFonts w:ascii="宋体" w:hAnsi="宋体" w:cs="仿宋" w:hint="eastAsia"/>
          <w:sz w:val="24"/>
          <w:szCs w:val="24"/>
          <w:u w:val="single"/>
        </w:rPr>
        <w:t>。并且材料获得儿童安全级产品认证证书。</w:t>
      </w:r>
    </w:p>
    <w:p w:rsidR="00927A96" w:rsidRPr="00B129FD" w:rsidRDefault="0069576A" w:rsidP="006456C1">
      <w:pPr>
        <w:adjustRightInd w:val="0"/>
        <w:spacing w:line="360" w:lineRule="auto"/>
        <w:ind w:firstLineChars="200" w:firstLine="480"/>
        <w:rPr>
          <w:rFonts w:ascii="宋体" w:hAnsi="宋体" w:cs="仿宋" w:hint="eastAsia"/>
          <w:b/>
          <w:sz w:val="24"/>
          <w:szCs w:val="24"/>
        </w:rPr>
      </w:pPr>
      <w:r w:rsidRPr="00B129FD">
        <w:rPr>
          <w:rFonts w:ascii="宋体" w:hAnsi="宋体" w:cs="仿宋" w:hint="eastAsia"/>
          <w:sz w:val="24"/>
          <w:szCs w:val="24"/>
        </w:rPr>
        <w:t>3</w:t>
      </w:r>
      <w:r w:rsidR="00927A96" w:rsidRPr="00B129FD">
        <w:rPr>
          <w:rFonts w:ascii="宋体" w:hAnsi="宋体" w:cs="仿宋" w:hint="eastAsia"/>
          <w:sz w:val="24"/>
          <w:szCs w:val="24"/>
        </w:rPr>
        <w:t>.</w:t>
      </w:r>
      <w:r w:rsidR="00927A96" w:rsidRPr="00B129FD">
        <w:rPr>
          <w:rFonts w:ascii="宋体" w:hAnsi="宋体" w:cs="仿宋" w:hint="eastAsia"/>
          <w:sz w:val="24"/>
          <w:szCs w:val="24"/>
          <w:u w:val="single"/>
        </w:rPr>
        <w:t>执行《通用条款》第七条。</w:t>
      </w:r>
    </w:p>
    <w:p w:rsidR="0094084A" w:rsidRPr="00B129FD" w:rsidRDefault="00927A96" w:rsidP="0094084A">
      <w:pPr>
        <w:adjustRightInd w:val="0"/>
        <w:spacing w:line="360" w:lineRule="auto"/>
        <w:ind w:firstLineChars="200" w:firstLine="482"/>
        <w:rPr>
          <w:rFonts w:ascii="宋体" w:hAnsi="宋体" w:cs="仿宋" w:hint="eastAsia"/>
          <w:b/>
          <w:sz w:val="24"/>
          <w:szCs w:val="24"/>
        </w:rPr>
      </w:pPr>
      <w:r w:rsidRPr="00B129FD">
        <w:rPr>
          <w:rFonts w:ascii="宋体" w:hAnsi="宋体" w:cs="仿宋" w:hint="eastAsia"/>
          <w:b/>
          <w:sz w:val="24"/>
          <w:szCs w:val="24"/>
        </w:rPr>
        <w:t>八、工程变更</w:t>
      </w:r>
    </w:p>
    <w:p w:rsidR="0094084A" w:rsidRPr="00B129FD" w:rsidRDefault="00927A96" w:rsidP="0094084A">
      <w:pPr>
        <w:adjustRightInd w:val="0"/>
        <w:spacing w:line="360" w:lineRule="auto"/>
        <w:ind w:firstLineChars="200" w:firstLine="480"/>
        <w:rPr>
          <w:rFonts w:ascii="宋体" w:hAnsi="宋体" w:cs="仿宋" w:hint="eastAsia"/>
          <w:b/>
          <w:sz w:val="24"/>
          <w:szCs w:val="24"/>
        </w:rPr>
      </w:pPr>
      <w:r w:rsidRPr="00B129FD">
        <w:rPr>
          <w:rFonts w:ascii="宋体" w:hAnsi="宋体" w:cs="仿宋" w:hint="eastAsia"/>
          <w:sz w:val="24"/>
          <w:szCs w:val="24"/>
        </w:rPr>
        <w:t>确定变更价款</w:t>
      </w:r>
    </w:p>
    <w:p w:rsidR="0094084A" w:rsidRPr="00B129FD" w:rsidRDefault="00927A96" w:rsidP="0094084A">
      <w:pPr>
        <w:adjustRightInd w:val="0"/>
        <w:spacing w:line="360" w:lineRule="auto"/>
        <w:ind w:firstLineChars="200" w:firstLine="480"/>
        <w:rPr>
          <w:rFonts w:ascii="宋体" w:hAnsi="宋体" w:cs="仿宋" w:hint="eastAsia"/>
          <w:b/>
          <w:sz w:val="24"/>
          <w:szCs w:val="24"/>
        </w:rPr>
      </w:pPr>
      <w:r w:rsidRPr="00B129FD">
        <w:rPr>
          <w:rFonts w:ascii="宋体" w:hAnsi="宋体" w:cs="仿宋" w:hint="eastAsia"/>
          <w:sz w:val="24"/>
          <w:szCs w:val="24"/>
        </w:rPr>
        <w:t>1.</w:t>
      </w:r>
      <w:r w:rsidRPr="00B129FD">
        <w:rPr>
          <w:rFonts w:ascii="宋体" w:hAnsi="宋体" w:cs="仿宋" w:hint="eastAsia"/>
          <w:sz w:val="24"/>
          <w:szCs w:val="24"/>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rsidR="0094084A" w:rsidRPr="00B129FD" w:rsidRDefault="00927A96" w:rsidP="0094084A">
      <w:pPr>
        <w:adjustRightInd w:val="0"/>
        <w:spacing w:line="360" w:lineRule="auto"/>
        <w:ind w:firstLineChars="200" w:firstLine="456"/>
        <w:rPr>
          <w:rFonts w:ascii="宋体" w:hAnsi="宋体" w:cs="仿宋" w:hint="eastAsia"/>
          <w:b/>
          <w:sz w:val="24"/>
          <w:szCs w:val="24"/>
        </w:rPr>
      </w:pPr>
      <w:r w:rsidRPr="00B129FD">
        <w:rPr>
          <w:rFonts w:ascii="宋体" w:hAnsi="宋体" w:cs="仿宋" w:hint="eastAsia"/>
          <w:spacing w:val="-6"/>
          <w:kern w:val="0"/>
          <w:sz w:val="24"/>
          <w:szCs w:val="24"/>
        </w:rPr>
        <w:t>2.</w:t>
      </w:r>
      <w:r w:rsidRPr="00B129FD">
        <w:rPr>
          <w:rFonts w:ascii="宋体" w:hAnsi="宋体" w:cs="仿宋" w:hint="eastAsia"/>
          <w:spacing w:val="-6"/>
          <w:kern w:val="0"/>
          <w:sz w:val="24"/>
          <w:szCs w:val="24"/>
          <w:u w:val="single"/>
        </w:rPr>
        <w:t>清单中未列项的分部分项工程及新增变更项目发生时，工程量以实际签证量为准。</w:t>
      </w:r>
    </w:p>
    <w:p w:rsidR="00927A96" w:rsidRPr="00B129FD" w:rsidRDefault="00927A96" w:rsidP="0094084A">
      <w:pPr>
        <w:adjustRightInd w:val="0"/>
        <w:spacing w:line="360" w:lineRule="auto"/>
        <w:ind w:firstLineChars="200" w:firstLine="480"/>
        <w:rPr>
          <w:rFonts w:ascii="宋体" w:hAnsi="宋体" w:cs="仿宋" w:hint="eastAsia"/>
          <w:b/>
          <w:sz w:val="24"/>
          <w:szCs w:val="24"/>
        </w:rPr>
      </w:pPr>
      <w:r w:rsidRPr="00B129FD">
        <w:rPr>
          <w:rFonts w:ascii="宋体" w:hAnsi="宋体" w:cs="仿宋" w:hint="eastAsia"/>
          <w:sz w:val="24"/>
          <w:szCs w:val="24"/>
          <w:u w:val="single"/>
        </w:rPr>
        <w:t>变更签证工程量造价按下列方法进行调整：①合同中已有适用于变更工程的价格，按合同已有的价格变更合同价款；②合同中已有类似于变更工程的价格，参照类似价格变更合同价款；</w:t>
      </w:r>
      <w:r w:rsidRPr="00B129FD">
        <w:rPr>
          <w:rFonts w:ascii="宋体" w:hAnsi="宋体" w:cs="仿宋" w:hint="eastAsia"/>
          <w:sz w:val="24"/>
          <w:szCs w:val="24"/>
          <w:u w:val="single"/>
        </w:rPr>
        <w:fldChar w:fldCharType="begin"/>
      </w:r>
      <w:r w:rsidRPr="00B129FD">
        <w:rPr>
          <w:rFonts w:ascii="宋体" w:hAnsi="宋体" w:cs="仿宋" w:hint="eastAsia"/>
          <w:sz w:val="24"/>
          <w:szCs w:val="24"/>
          <w:u w:val="single"/>
        </w:rPr>
        <w:instrText xml:space="preserve"> = 3 \* GB3 </w:instrText>
      </w:r>
      <w:r w:rsidRPr="00B129FD">
        <w:rPr>
          <w:rFonts w:ascii="宋体" w:hAnsi="宋体" w:cs="仿宋" w:hint="eastAsia"/>
          <w:sz w:val="24"/>
          <w:szCs w:val="24"/>
          <w:u w:val="single"/>
        </w:rPr>
        <w:fldChar w:fldCharType="separate"/>
      </w:r>
      <w:r w:rsidRPr="00B129FD">
        <w:rPr>
          <w:rFonts w:ascii="宋体" w:hAnsi="宋体" w:cs="仿宋" w:hint="eastAsia"/>
          <w:sz w:val="24"/>
          <w:szCs w:val="24"/>
          <w:u w:val="single"/>
        </w:rPr>
        <w:t>③</w:t>
      </w:r>
      <w:r w:rsidRPr="00B129FD">
        <w:rPr>
          <w:rFonts w:ascii="宋体" w:hAnsi="宋体" w:cs="仿宋" w:hint="eastAsia"/>
          <w:sz w:val="24"/>
          <w:szCs w:val="24"/>
          <w:u w:val="single"/>
        </w:rPr>
        <w:fldChar w:fldCharType="end"/>
      </w:r>
      <w:r w:rsidRPr="00B129FD">
        <w:rPr>
          <w:rFonts w:ascii="宋体" w:hAnsi="宋体" w:cs="仿宋" w:hint="eastAsia"/>
          <w:sz w:val="24"/>
          <w:szCs w:val="24"/>
          <w:u w:val="single"/>
        </w:rPr>
        <w:t>合同中没有适用或类似于工程变更的价格，由承包人或发包人提出价格，经双方确认后执行。</w:t>
      </w:r>
    </w:p>
    <w:p w:rsidR="00927A96" w:rsidRPr="00B129FD" w:rsidRDefault="00927A96" w:rsidP="006456C1">
      <w:pPr>
        <w:widowControl/>
        <w:adjustRightInd w:val="0"/>
        <w:spacing w:line="360" w:lineRule="auto"/>
        <w:ind w:firstLineChars="210" w:firstLine="504"/>
        <w:rPr>
          <w:rFonts w:ascii="宋体" w:hAnsi="宋体" w:cs="仿宋" w:hint="eastAsia"/>
          <w:sz w:val="24"/>
          <w:szCs w:val="24"/>
          <w:u w:val="single"/>
        </w:rPr>
      </w:pPr>
      <w:r w:rsidRPr="00B129FD">
        <w:rPr>
          <w:rFonts w:ascii="宋体" w:hAnsi="宋体" w:cs="仿宋" w:hint="eastAsia"/>
          <w:sz w:val="24"/>
          <w:szCs w:val="24"/>
        </w:rPr>
        <w:t>3.</w:t>
      </w:r>
      <w:r w:rsidRPr="00B129FD">
        <w:rPr>
          <w:rFonts w:ascii="宋体" w:hAnsi="宋体" w:cs="仿宋" w:hint="eastAsia"/>
          <w:kern w:val="0"/>
          <w:sz w:val="24"/>
          <w:szCs w:val="24"/>
          <w:u w:val="single"/>
        </w:rPr>
        <w:t>工程变更价款在工程结算时一并支付。</w:t>
      </w:r>
      <w:r w:rsidRPr="00B129FD">
        <w:rPr>
          <w:rFonts w:ascii="宋体" w:hAnsi="宋体" w:cs="仿宋" w:hint="eastAsia"/>
          <w:sz w:val="24"/>
          <w:szCs w:val="24"/>
          <w:u w:val="single"/>
        </w:rPr>
        <w:t>其余情况执行《通用条款》第八条有关规定。</w:t>
      </w:r>
    </w:p>
    <w:p w:rsidR="00927A96" w:rsidRPr="00B129FD" w:rsidRDefault="00927A96" w:rsidP="006456C1">
      <w:pPr>
        <w:adjustRightInd w:val="0"/>
        <w:spacing w:line="360" w:lineRule="auto"/>
        <w:ind w:firstLineChars="200" w:firstLine="482"/>
        <w:rPr>
          <w:rFonts w:ascii="宋体" w:hAnsi="宋体" w:cs="仿宋" w:hint="eastAsia"/>
          <w:b/>
          <w:sz w:val="24"/>
          <w:szCs w:val="24"/>
        </w:rPr>
      </w:pPr>
      <w:r w:rsidRPr="00B129FD">
        <w:rPr>
          <w:rFonts w:ascii="宋体" w:hAnsi="宋体" w:cs="仿宋" w:hint="eastAsia"/>
          <w:b/>
          <w:sz w:val="24"/>
          <w:szCs w:val="24"/>
        </w:rPr>
        <w:t>九、竣工验收与结算</w:t>
      </w:r>
    </w:p>
    <w:p w:rsidR="00927A96" w:rsidRPr="00B129FD" w:rsidRDefault="00927A96" w:rsidP="006456C1">
      <w:pPr>
        <w:adjustRightInd w:val="0"/>
        <w:spacing w:line="360" w:lineRule="auto"/>
        <w:ind w:firstLineChars="200" w:firstLine="480"/>
        <w:rPr>
          <w:rFonts w:ascii="宋体" w:hAnsi="宋体" w:cs="仿宋" w:hint="eastAsia"/>
          <w:b/>
          <w:sz w:val="24"/>
          <w:szCs w:val="24"/>
        </w:rPr>
      </w:pPr>
      <w:r w:rsidRPr="00B129FD">
        <w:rPr>
          <w:rFonts w:ascii="宋体" w:hAnsi="宋体" w:cs="仿宋" w:hint="eastAsia"/>
          <w:sz w:val="24"/>
          <w:szCs w:val="24"/>
        </w:rPr>
        <w:t>1.竣工验收</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1.1工程具备竣工验收条件，承包人按国家工程竣工验收有关规定，向发包人提供完整竣工资料及竣工验收报告。</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1.2发包人收到竣工验收报告后5天内组织有关单位验收，并在验收后3天内给予认可或提出整改意见。承包人按要求整改，并承担由自身原因造成整改的费用。</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lastRenderedPageBreak/>
        <w:t>1.3发包人收到承包人送交的竣工验收报告后5天内不组织验收，或验收后5天内不提出整改意见，视为竣工验收报告已被认可。</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1.4工程竣工验收通过，承包人送交竣工验收报告进行验收的日期为实际竣工日期。工程按发包人要求整改后通过竣工验收的，实际竣工日期为承包人整改后提请发包人进行验收的日期。</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1.5发包人收到承包人竣工验收报告后5天内不组织验收，从第6天起承担工程保管及一切意外责任。</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1.6因特殊原因，发包人要求部分单位工程或工程部位甩项竣工的，双方另行签订甩项竣工协议，明确双方责任和工程价款的支付方法。</w:t>
      </w:r>
    </w:p>
    <w:p w:rsidR="00927A96" w:rsidRPr="00B129FD" w:rsidRDefault="00927A96" w:rsidP="006456C1">
      <w:pPr>
        <w:widowControl/>
        <w:adjustRightInd w:val="0"/>
        <w:spacing w:line="360" w:lineRule="auto"/>
        <w:ind w:firstLineChars="200" w:firstLine="480"/>
        <w:rPr>
          <w:rFonts w:ascii="宋体" w:hAnsi="宋体" w:cs="仿宋" w:hint="eastAsia"/>
          <w:sz w:val="24"/>
          <w:szCs w:val="24"/>
        </w:rPr>
      </w:pPr>
      <w:r w:rsidRPr="00B129FD">
        <w:rPr>
          <w:rFonts w:ascii="宋体" w:hAnsi="宋体" w:cs="仿宋" w:hint="eastAsia"/>
          <w:kern w:val="0"/>
          <w:sz w:val="24"/>
          <w:szCs w:val="24"/>
        </w:rPr>
        <w:t>2.</w:t>
      </w:r>
      <w:r w:rsidRPr="00B129FD">
        <w:rPr>
          <w:rFonts w:ascii="宋体" w:hAnsi="宋体" w:cs="仿宋" w:hint="eastAsia"/>
          <w:sz w:val="24"/>
          <w:szCs w:val="24"/>
        </w:rPr>
        <w:t>竣工结算</w:t>
      </w:r>
    </w:p>
    <w:p w:rsidR="00927A96" w:rsidRPr="00B129FD" w:rsidRDefault="00927A96" w:rsidP="006456C1">
      <w:pPr>
        <w:adjustRightInd w:val="0"/>
        <w:spacing w:line="360" w:lineRule="auto"/>
        <w:ind w:firstLineChars="241" w:firstLine="578"/>
        <w:rPr>
          <w:rFonts w:ascii="宋体" w:hAnsi="宋体" w:cs="仿宋" w:hint="eastAsia"/>
          <w:sz w:val="24"/>
          <w:szCs w:val="24"/>
          <w:u w:val="single"/>
        </w:rPr>
      </w:pPr>
      <w:r w:rsidRPr="00B129FD">
        <w:rPr>
          <w:rFonts w:ascii="宋体" w:hAnsi="宋体" w:cs="仿宋" w:hint="eastAsia"/>
          <w:sz w:val="24"/>
          <w:szCs w:val="24"/>
        </w:rPr>
        <w:t>2.1承包人提供竣工图的约定：</w:t>
      </w:r>
      <w:r w:rsidRPr="00B129FD">
        <w:rPr>
          <w:rFonts w:ascii="宋体" w:hAnsi="宋体" w:cs="仿宋" w:hint="eastAsia"/>
          <w:sz w:val="24"/>
          <w:szCs w:val="24"/>
          <w:u w:val="single"/>
        </w:rPr>
        <w:t>承包人在发包人组织的工程竣工验收合格后一个月内，提供二套完整的竣工结算书及其他资料，不另计取费用。</w:t>
      </w:r>
    </w:p>
    <w:p w:rsidR="00927A96" w:rsidRPr="00B129FD" w:rsidRDefault="00927A96" w:rsidP="006456C1">
      <w:pPr>
        <w:adjustRightInd w:val="0"/>
        <w:spacing w:line="360" w:lineRule="auto"/>
        <w:ind w:firstLineChars="241" w:firstLine="578"/>
        <w:rPr>
          <w:rFonts w:ascii="宋体" w:hAnsi="宋体" w:cs="仿宋" w:hint="eastAsia"/>
          <w:sz w:val="24"/>
          <w:szCs w:val="24"/>
          <w:u w:val="single"/>
        </w:rPr>
      </w:pPr>
      <w:r w:rsidRPr="00B129FD">
        <w:rPr>
          <w:rFonts w:ascii="宋体" w:hAnsi="宋体" w:cs="仿宋" w:hint="eastAsia"/>
          <w:sz w:val="24"/>
          <w:szCs w:val="24"/>
        </w:rPr>
        <w:t>2.2结算审查期限：</w:t>
      </w:r>
      <w:r w:rsidRPr="00B129FD">
        <w:rPr>
          <w:rFonts w:ascii="宋体" w:hAnsi="宋体" w:cs="仿宋" w:hint="eastAsia"/>
          <w:sz w:val="24"/>
          <w:szCs w:val="24"/>
          <w:u w:val="single"/>
        </w:rPr>
        <w:t>发包人与承包人工程量核实无异议，且承包人整改全部完成，最终验收合格，发包人在收到承包人建设项目竣工总结算资料60天内审查完成。</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3.质量保修</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u w:val="single"/>
        </w:rPr>
        <w:t>本工程质量保修期为本工程竣工验收合格后：按国家相关法律法规、工程规范及标准执行。保修范围为：施工的全部内容。保修内容为：合同范围内的一切有关质量问题。响应的时限和响应方式为：接到发包人通知后2小时内响应，24小时内到场修复。如承包人未能按本规定履行保修责任，发包人可委托第三方进行维修，所需费用由承包人承担。</w:t>
      </w:r>
    </w:p>
    <w:p w:rsidR="00927A96" w:rsidRPr="00B129FD" w:rsidRDefault="00927A96" w:rsidP="006456C1">
      <w:pPr>
        <w:adjustRightInd w:val="0"/>
        <w:spacing w:line="360" w:lineRule="auto"/>
        <w:ind w:firstLineChars="200" w:firstLine="482"/>
        <w:rPr>
          <w:rFonts w:ascii="宋体" w:hAnsi="宋体" w:cs="仿宋" w:hint="eastAsia"/>
          <w:b/>
          <w:sz w:val="24"/>
          <w:szCs w:val="24"/>
        </w:rPr>
      </w:pPr>
      <w:r w:rsidRPr="00B129FD">
        <w:rPr>
          <w:rFonts w:ascii="宋体" w:hAnsi="宋体" w:cs="仿宋" w:hint="eastAsia"/>
          <w:b/>
          <w:sz w:val="24"/>
          <w:szCs w:val="24"/>
        </w:rPr>
        <w:t>十、违约、索赔和争议</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1.违约</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1.1本合同中关于发包人违约的具体责任如下：</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本合同通用条款第28.1条约定发包人违约应承担的违约责任：</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参照《通用条款》第28.1条款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本合同通用条款第30.5款约定发包人违约应承担的违约责任；</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参照《通用条款》30.5条款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本合同通用条款第37.6款约定发包人违约应承担的违约责任：</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《通用条款》37.6条款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lastRenderedPageBreak/>
        <w:t>双方约定的发包人其他违约责任：</w:t>
      </w:r>
    </w:p>
    <w:p w:rsidR="00927A96" w:rsidRPr="00B129FD" w:rsidRDefault="00927A96" w:rsidP="006456C1">
      <w:pPr>
        <w:widowControl/>
        <w:adjustRightInd w:val="0"/>
        <w:spacing w:line="360" w:lineRule="auto"/>
        <w:ind w:firstLineChars="200" w:firstLine="480"/>
        <w:rPr>
          <w:rFonts w:ascii="宋体" w:hAnsi="宋体" w:cs="仿宋" w:hint="eastAsia"/>
          <w:kern w:val="0"/>
          <w:sz w:val="24"/>
          <w:szCs w:val="24"/>
        </w:rPr>
      </w:pPr>
      <w:r w:rsidRPr="00B129FD">
        <w:rPr>
          <w:rFonts w:ascii="宋体" w:hAnsi="宋体" w:cs="仿宋" w:hint="eastAsia"/>
          <w:kern w:val="0"/>
          <w:sz w:val="24"/>
          <w:szCs w:val="24"/>
        </w:rPr>
        <w:t>1.2本合同中关于承包人违约的具体责任如下：</w:t>
      </w:r>
    </w:p>
    <w:p w:rsidR="00927A96" w:rsidRPr="00B129FD" w:rsidRDefault="00927A96" w:rsidP="006456C1">
      <w:pPr>
        <w:widowControl/>
        <w:adjustRightInd w:val="0"/>
        <w:spacing w:line="360" w:lineRule="auto"/>
        <w:ind w:firstLineChars="194" w:firstLine="466"/>
        <w:rPr>
          <w:rFonts w:ascii="宋体" w:hAnsi="宋体" w:cs="仿宋" w:hint="eastAsia"/>
          <w:kern w:val="0"/>
          <w:sz w:val="24"/>
          <w:szCs w:val="24"/>
        </w:rPr>
      </w:pPr>
      <w:r w:rsidRPr="00B129FD">
        <w:rPr>
          <w:rFonts w:ascii="宋体" w:hAnsi="宋体" w:cs="仿宋" w:hint="eastAsia"/>
          <w:kern w:val="0"/>
          <w:sz w:val="24"/>
          <w:szCs w:val="24"/>
        </w:rPr>
        <w:t>本合同《通用条款》第14.2款约定承包人违约承担的违约责任：</w:t>
      </w:r>
      <w:r w:rsidRPr="00B129FD">
        <w:rPr>
          <w:rFonts w:ascii="宋体" w:hAnsi="宋体" w:cs="仿宋" w:hint="eastAsia"/>
          <w:kern w:val="0"/>
          <w:sz w:val="24"/>
          <w:szCs w:val="24"/>
          <w:u w:val="single"/>
        </w:rPr>
        <w:t>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r w:rsidRPr="00B129FD">
        <w:rPr>
          <w:rFonts w:ascii="宋体" w:hAnsi="宋体" w:cs="仿宋" w:hint="eastAsia"/>
          <w:b/>
          <w:kern w:val="0"/>
          <w:sz w:val="24"/>
          <w:szCs w:val="24"/>
          <w:u w:val="single"/>
        </w:rPr>
        <w:t>。</w:t>
      </w:r>
    </w:p>
    <w:p w:rsidR="00927A96" w:rsidRPr="00B129FD" w:rsidRDefault="00927A96" w:rsidP="006456C1">
      <w:pPr>
        <w:widowControl/>
        <w:adjustRightInd w:val="0"/>
        <w:spacing w:line="360" w:lineRule="auto"/>
        <w:ind w:firstLineChars="194" w:firstLine="466"/>
        <w:rPr>
          <w:rFonts w:ascii="宋体" w:hAnsi="宋体" w:cs="仿宋" w:hint="eastAsia"/>
          <w:kern w:val="0"/>
          <w:sz w:val="24"/>
          <w:szCs w:val="24"/>
        </w:rPr>
      </w:pPr>
      <w:r w:rsidRPr="00B129FD">
        <w:rPr>
          <w:rFonts w:ascii="宋体" w:hAnsi="宋体" w:cs="仿宋" w:hint="eastAsia"/>
          <w:kern w:val="0"/>
          <w:sz w:val="24"/>
          <w:szCs w:val="24"/>
        </w:rPr>
        <w:t>本合同《通用条款》第15.1款约定承包人违约应承担的违约责任：</w:t>
      </w:r>
      <w:r w:rsidRPr="00B129FD">
        <w:rPr>
          <w:rFonts w:ascii="宋体" w:hAnsi="宋体" w:cs="仿宋" w:hint="eastAsia"/>
          <w:kern w:val="0"/>
          <w:sz w:val="24"/>
          <w:szCs w:val="24"/>
          <w:u w:val="single"/>
        </w:rPr>
        <w:t>工程质量达不到合同约定质量要求的，承包人应负责重新施工并重新申请验收。工期不予顺延。如因此发生延误工期的，按照本条款关于延误工期的约定执行。</w:t>
      </w:r>
    </w:p>
    <w:p w:rsidR="00927A96" w:rsidRPr="00B129FD" w:rsidRDefault="00927A96" w:rsidP="006456C1">
      <w:pPr>
        <w:widowControl/>
        <w:adjustRightInd w:val="0"/>
        <w:spacing w:line="360" w:lineRule="auto"/>
        <w:ind w:firstLineChars="194" w:firstLine="466"/>
        <w:rPr>
          <w:rFonts w:ascii="宋体" w:hAnsi="宋体" w:cs="宋体" w:hint="eastAsia"/>
          <w:kern w:val="0"/>
          <w:sz w:val="24"/>
          <w:szCs w:val="24"/>
          <w:u w:val="single"/>
        </w:rPr>
      </w:pPr>
      <w:r w:rsidRPr="00B129FD">
        <w:rPr>
          <w:rFonts w:ascii="宋体" w:hAnsi="宋体" w:cs="仿宋" w:hint="eastAsia"/>
          <w:kern w:val="0"/>
          <w:sz w:val="24"/>
          <w:szCs w:val="24"/>
        </w:rPr>
        <w:t>双方约定的承包人其他违约责任：</w:t>
      </w:r>
      <w:r w:rsidRPr="00B129FD">
        <w:rPr>
          <w:rFonts w:ascii="宋体" w:hAnsi="宋体" w:cs="仿宋" w:hint="eastAsia"/>
          <w:kern w:val="0"/>
          <w:sz w:val="24"/>
          <w:szCs w:val="24"/>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sidRPr="00B129FD">
        <w:rPr>
          <w:rFonts w:ascii="宋体" w:hAnsi="宋体" w:cs="仿宋" w:hint="eastAsia"/>
          <w:b/>
          <w:kern w:val="0"/>
          <w:sz w:val="24"/>
          <w:szCs w:val="24"/>
          <w:u w:val="single"/>
        </w:rPr>
        <w:t>，</w:t>
      </w:r>
      <w:r w:rsidRPr="00B129FD">
        <w:rPr>
          <w:rFonts w:ascii="宋体" w:hAnsi="宋体" w:cs="仿宋" w:hint="eastAsia"/>
          <w:kern w:val="0"/>
          <w:sz w:val="24"/>
          <w:szCs w:val="24"/>
          <w:u w:val="single"/>
        </w:rPr>
        <w:t>并一次性向发包人支付10万元违约金。通过竣工验收合格之日起30日内，承包人提供完整的竣工结算书，每推迟一天罚款1000元。</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2.争议</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双方约定，在履行合同过程中产生争议时：</w:t>
      </w:r>
    </w:p>
    <w:p w:rsidR="00927A96" w:rsidRPr="00B129FD" w:rsidRDefault="00927A96" w:rsidP="006456C1">
      <w:pPr>
        <w:numPr>
          <w:ilvl w:val="0"/>
          <w:numId w:val="7"/>
        </w:num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u w:val="single"/>
        </w:rPr>
        <w:t>请合同主管部门和造价主管部门</w:t>
      </w:r>
      <w:r w:rsidRPr="00B129FD">
        <w:rPr>
          <w:rFonts w:ascii="宋体" w:hAnsi="宋体" w:cs="仿宋" w:hint="eastAsia"/>
          <w:sz w:val="24"/>
          <w:szCs w:val="24"/>
        </w:rPr>
        <w:t>调解；</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（2）合同争议调解不成的，依法向</w:t>
      </w:r>
      <w:r w:rsidRPr="00B129FD">
        <w:rPr>
          <w:rFonts w:ascii="宋体" w:hAnsi="宋体" w:cs="仿宋" w:hint="eastAsia"/>
          <w:sz w:val="24"/>
          <w:szCs w:val="24"/>
          <w:u w:val="single"/>
        </w:rPr>
        <w:t>项目所在地管辖的人民法院</w:t>
      </w:r>
      <w:r w:rsidRPr="00B129FD">
        <w:rPr>
          <w:rFonts w:ascii="宋体" w:hAnsi="宋体" w:cs="仿宋" w:hint="eastAsia"/>
          <w:sz w:val="24"/>
          <w:szCs w:val="24"/>
        </w:rPr>
        <w:t>提起诉讼。</w:t>
      </w:r>
    </w:p>
    <w:p w:rsidR="00927A96" w:rsidRPr="00B129FD" w:rsidRDefault="00927A96" w:rsidP="006456C1">
      <w:pPr>
        <w:adjustRightInd w:val="0"/>
        <w:spacing w:line="360" w:lineRule="auto"/>
        <w:ind w:firstLineChars="230" w:firstLine="554"/>
        <w:rPr>
          <w:rFonts w:ascii="宋体" w:hAnsi="宋体" w:cs="仿宋" w:hint="eastAsia"/>
          <w:b/>
          <w:sz w:val="24"/>
          <w:szCs w:val="24"/>
        </w:rPr>
      </w:pPr>
      <w:r w:rsidRPr="00B129FD">
        <w:rPr>
          <w:rFonts w:ascii="宋体" w:hAnsi="宋体" w:cs="仿宋" w:hint="eastAsia"/>
          <w:b/>
          <w:sz w:val="24"/>
          <w:szCs w:val="24"/>
        </w:rPr>
        <w:t>十一、其他</w:t>
      </w:r>
    </w:p>
    <w:p w:rsidR="00927A96" w:rsidRPr="00B129FD" w:rsidRDefault="00927A96" w:rsidP="006456C1">
      <w:pPr>
        <w:adjustRightInd w:val="0"/>
        <w:spacing w:line="360" w:lineRule="auto"/>
        <w:ind w:firstLineChars="200" w:firstLine="482"/>
        <w:rPr>
          <w:rFonts w:ascii="宋体" w:hAnsi="宋体" w:cs="仿宋" w:hint="eastAsia"/>
          <w:sz w:val="24"/>
          <w:szCs w:val="24"/>
        </w:rPr>
      </w:pPr>
      <w:r w:rsidRPr="00B129FD">
        <w:rPr>
          <w:rFonts w:ascii="宋体" w:hAnsi="宋体" w:cs="仿宋" w:hint="eastAsia"/>
          <w:b/>
          <w:sz w:val="24"/>
          <w:szCs w:val="24"/>
        </w:rPr>
        <w:t>1.不可抗力：</w:t>
      </w:r>
      <w:r w:rsidRPr="00B129FD">
        <w:rPr>
          <w:rFonts w:ascii="宋体" w:hAnsi="宋体" w:cs="仿宋" w:hint="eastAsia"/>
          <w:sz w:val="24"/>
          <w:szCs w:val="24"/>
        </w:rPr>
        <w:t>双方关于不可抗力的约定：</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u w:val="single"/>
        </w:rPr>
        <w:t>执行《通用条款》第43条。</w:t>
      </w:r>
    </w:p>
    <w:p w:rsidR="006456C1" w:rsidRPr="00B129FD" w:rsidRDefault="00927A96" w:rsidP="006456C1">
      <w:pPr>
        <w:adjustRightInd w:val="0"/>
        <w:spacing w:line="360" w:lineRule="auto"/>
        <w:ind w:firstLineChars="200" w:firstLine="482"/>
        <w:rPr>
          <w:rFonts w:ascii="宋体" w:hAnsi="宋体" w:cs="仿宋" w:hint="eastAsia"/>
          <w:b/>
          <w:sz w:val="24"/>
          <w:szCs w:val="24"/>
        </w:rPr>
      </w:pPr>
      <w:r w:rsidRPr="00B129FD">
        <w:rPr>
          <w:rFonts w:ascii="宋体" w:hAnsi="宋体" w:cs="仿宋" w:hint="eastAsia"/>
          <w:b/>
          <w:sz w:val="24"/>
          <w:szCs w:val="24"/>
        </w:rPr>
        <w:t>2.合同份数</w:t>
      </w:r>
    </w:p>
    <w:p w:rsidR="00927A96" w:rsidRPr="00B129FD" w:rsidRDefault="00927A96" w:rsidP="006456C1">
      <w:pPr>
        <w:adjustRightInd w:val="0"/>
        <w:spacing w:line="360" w:lineRule="auto"/>
        <w:ind w:firstLineChars="200" w:firstLine="480"/>
        <w:rPr>
          <w:rFonts w:ascii="宋体" w:hAnsi="宋体" w:cs="仿宋" w:hint="eastAsia"/>
          <w:b/>
          <w:sz w:val="24"/>
          <w:szCs w:val="24"/>
        </w:rPr>
      </w:pPr>
      <w:r w:rsidRPr="00B129FD">
        <w:rPr>
          <w:rFonts w:ascii="宋体" w:hAnsi="宋体" w:cs="仿宋" w:hint="eastAsia"/>
          <w:sz w:val="24"/>
          <w:szCs w:val="24"/>
          <w:u w:val="single"/>
        </w:rPr>
        <w:t>本合同一式壹拾贰份，发包人捌份，承包人肆份。</w:t>
      </w:r>
    </w:p>
    <w:p w:rsidR="00927A96" w:rsidRPr="00B129FD" w:rsidRDefault="00927A96" w:rsidP="006456C1">
      <w:pPr>
        <w:adjustRightInd w:val="0"/>
        <w:spacing w:line="360" w:lineRule="auto"/>
        <w:ind w:firstLineChars="200" w:firstLine="482"/>
        <w:rPr>
          <w:rFonts w:ascii="宋体" w:hAnsi="宋体" w:cs="仿宋" w:hint="eastAsia"/>
          <w:b/>
          <w:sz w:val="24"/>
          <w:szCs w:val="24"/>
        </w:rPr>
      </w:pPr>
      <w:r w:rsidRPr="00B129FD">
        <w:rPr>
          <w:rFonts w:ascii="宋体" w:hAnsi="宋体" w:cs="仿宋" w:hint="eastAsia"/>
          <w:b/>
          <w:sz w:val="24"/>
          <w:szCs w:val="24"/>
        </w:rPr>
        <w:t>3.补充条款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3.1本工程竣工后，应免费将施工现场周围和施工单位生活区周围清除干净；无建筑材料、无建筑设备、无建筑垃圾、无坑池渠沟、无掩埋的硬化道路和垃圾，场地整洁。否则发包人不予支付工程款。</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lastRenderedPageBreak/>
        <w:t>3.2必须达到市级安全文明工地验收标准；严格按安全文明工地标准施工，设立专用垃圾场，不得在施工区内任意堆放或乱倒垃圾，定期将建筑垃圾清理外运。</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3.3安全管理人员必须持证上岗，并负责检查现场和施工人员安全情况，如发包人管理人员发现有不安全因素存在，经指出仍未纠正的每次罚款500元人民币；出现安全事故，施工单位自负。</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3.4现场用电必须按照发包人要求，采用三相五线制，一机一闸必须带漏电保护装置。如施工现场出现用电漏电或短路跳闸，造成停电、影响发包人用电，每次罚款1000元。</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3.5承包单位的到位人员及设备配置必须和投标书施工组织设计所列人员及设备配置相符，否则视为中标人违约。视情节罚款500－2000元。并要求承包人更换项目经理部人员达到与投标书所列人员一致。</w:t>
      </w:r>
    </w:p>
    <w:p w:rsidR="00927A96" w:rsidRPr="00B129FD" w:rsidRDefault="00927A96" w:rsidP="006456C1">
      <w:pPr>
        <w:adjustRightInd w:val="0"/>
        <w:spacing w:line="360" w:lineRule="auto"/>
        <w:ind w:firstLineChars="200" w:firstLine="480"/>
        <w:rPr>
          <w:rFonts w:ascii="宋体" w:hAnsi="宋体" w:cs="仿宋" w:hint="eastAsia"/>
          <w:sz w:val="24"/>
          <w:szCs w:val="24"/>
          <w:u w:val="single"/>
        </w:rPr>
      </w:pPr>
      <w:r w:rsidRPr="00B129FD">
        <w:rPr>
          <w:rFonts w:ascii="宋体" w:hAnsi="宋体" w:cs="仿宋" w:hint="eastAsia"/>
          <w:sz w:val="24"/>
          <w:szCs w:val="24"/>
        </w:rPr>
        <w:t>3.6材料设备进场时，必须附有厂家的试验报告和材质单、合格证等相关资料，报发包人工程师批准后方可进场。</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3.7工程竣工后，应及时向发包人提供竣工资料和结算情况，同时书面向发包人提出项目竣工验收申请。</w:t>
      </w:r>
    </w:p>
    <w:p w:rsidR="00927A96" w:rsidRPr="00B129FD" w:rsidRDefault="00927A96" w:rsidP="006456C1">
      <w:pPr>
        <w:adjustRightInd w:val="0"/>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3.8投标文件及其相关文件为合同的附件，具有同等效力。</w:t>
      </w:r>
    </w:p>
    <w:p w:rsidR="00927A96" w:rsidRPr="00B129FD" w:rsidRDefault="00927A96" w:rsidP="006456C1">
      <w:pPr>
        <w:adjustRightInd w:val="0"/>
        <w:spacing w:line="360" w:lineRule="auto"/>
        <w:ind w:firstLineChars="200" w:firstLine="480"/>
        <w:rPr>
          <w:rFonts w:ascii="宋体" w:hAnsi="宋体" w:cs="仿宋" w:hint="eastAsia"/>
          <w:bCs/>
          <w:sz w:val="24"/>
          <w:szCs w:val="24"/>
        </w:rPr>
      </w:pPr>
      <w:r w:rsidRPr="00B129FD">
        <w:rPr>
          <w:rFonts w:ascii="宋体" w:hAnsi="宋体" w:cs="仿宋" w:hint="eastAsia"/>
          <w:bCs/>
          <w:sz w:val="24"/>
          <w:szCs w:val="24"/>
        </w:rPr>
        <w:t>3.9主要材料价格在施工期涨幅±5%进行调整。-5%以上部分从合同价款中扣除，+5%以上部分由发包人补差，均计入差价部分。</w:t>
      </w:r>
    </w:p>
    <w:p w:rsidR="00927A96" w:rsidRPr="00B129FD" w:rsidRDefault="00927A96">
      <w:pPr>
        <w:pStyle w:val="a6"/>
        <w:jc w:val="center"/>
        <w:rPr>
          <w:rFonts w:ascii="宋体" w:hAnsi="宋体" w:cs="仿宋" w:hint="eastAsia"/>
          <w:b/>
          <w:color w:val="auto"/>
          <w:sz w:val="32"/>
          <w:szCs w:val="32"/>
        </w:rPr>
      </w:pPr>
      <w:r w:rsidRPr="00B129FD">
        <w:rPr>
          <w:rFonts w:ascii="宋体" w:hAnsi="宋体"/>
          <w:color w:val="auto"/>
        </w:rPr>
        <w:br w:type="page"/>
      </w:r>
      <w:r w:rsidRPr="00B129FD">
        <w:rPr>
          <w:rFonts w:ascii="宋体" w:hAnsi="宋体" w:cs="仿宋" w:hint="eastAsia"/>
          <w:b/>
          <w:color w:val="auto"/>
          <w:sz w:val="32"/>
          <w:szCs w:val="32"/>
        </w:rPr>
        <w:lastRenderedPageBreak/>
        <w:t>工程质量保修书</w:t>
      </w:r>
    </w:p>
    <w:p w:rsidR="00927A96" w:rsidRPr="00B129FD" w:rsidRDefault="00927A96" w:rsidP="006456C1">
      <w:pPr>
        <w:spacing w:line="360" w:lineRule="auto"/>
        <w:ind w:firstLineChars="200" w:firstLine="480"/>
        <w:jc w:val="left"/>
        <w:rPr>
          <w:rFonts w:ascii="宋体" w:hAnsi="宋体" w:cs="仿宋" w:hint="eastAsia"/>
          <w:sz w:val="24"/>
          <w:szCs w:val="24"/>
          <w:u w:val="single"/>
        </w:rPr>
      </w:pPr>
      <w:r w:rsidRPr="00B129FD">
        <w:rPr>
          <w:rFonts w:ascii="宋体" w:hAnsi="宋体" w:cs="仿宋" w:hint="eastAsia"/>
          <w:sz w:val="24"/>
          <w:szCs w:val="24"/>
        </w:rPr>
        <w:t>发包人:</w:t>
      </w:r>
      <w:r w:rsidRPr="00B129FD">
        <w:rPr>
          <w:rFonts w:ascii="宋体" w:hAnsi="宋体" w:cs="仿宋" w:hint="eastAsia"/>
          <w:sz w:val="24"/>
          <w:szCs w:val="24"/>
          <w:u w:val="single"/>
        </w:rPr>
        <w:t xml:space="preserve"> 陕西理工大学</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承包人:</w:t>
      </w:r>
      <w:r w:rsidRPr="00B129FD">
        <w:rPr>
          <w:rFonts w:ascii="宋体" w:hAnsi="宋体" w:cs="仿宋" w:hint="eastAsia"/>
          <w:sz w:val="24"/>
          <w:szCs w:val="24"/>
          <w:u w:val="single"/>
        </w:rPr>
        <w:t xml:space="preserve">             </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发包人，承包人根据《中华人民共和国建筑法》、《建设工程质量管理条例》和《房屋建筑工程质量保修办法》，经协商一致，对签订工程质量保修书。</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一、工程质量保修范围和内容</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承包人在质量保修期内，按照有关法律、法规、规章规定和双方约定，承担本工程质量保修责任。</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质量保修范围包括校园书吧维修改造工程以及双方约定的其他项目。具体保修的内容，双方约定如下：</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二、质量保修期</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 xml:space="preserve">双方根据《建设工程质量管理条例》及有关规定,约定本工程的质量保修期为: </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1.执行国家现行规范标准；</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2.质量保修期自工程竣工验收合格之日起计算。</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三、质量保修责任</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1.属于保修范围、内容的项目，承包人应当在接到通知之日起2天内派人保修。承包人不在约定期限内派人保修的，发包人可以委托他人修理，修理费用从质量保证金内扣除。</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2.发生紧急抢修事故的，承包人在接到事故通知后，应当立即到达事故现场抢修。</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4.质量保修完成后，由发包人组织验收。</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四、保修费用</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1、保修费用由造成质量缺陷的责任方承担。</w:t>
      </w:r>
    </w:p>
    <w:p w:rsidR="00927A96" w:rsidRPr="00B129FD" w:rsidRDefault="00927A96" w:rsidP="006456C1">
      <w:pPr>
        <w:spacing w:line="360" w:lineRule="auto"/>
        <w:ind w:firstLineChars="200" w:firstLine="480"/>
        <w:rPr>
          <w:rFonts w:ascii="宋体" w:hAnsi="宋体" w:cs="仿宋" w:hint="eastAsia"/>
          <w:sz w:val="24"/>
          <w:szCs w:val="24"/>
        </w:rPr>
      </w:pPr>
      <w:r w:rsidRPr="00B129FD">
        <w:rPr>
          <w:rFonts w:ascii="宋体" w:hAnsi="宋体" w:cs="仿宋" w:hint="eastAsia"/>
          <w:sz w:val="24"/>
          <w:szCs w:val="24"/>
        </w:rPr>
        <w:t>2、工程质量保证金在工程竣工验收合格后2年后，在无索赔争议的情况下，由发包人组织、承包人参与共同对工程质保情况现场核验，核验无问题后，承包人在发包人处办理质量保证金的支付手续，一次性不计利息返还。</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五、其他</w:t>
      </w:r>
    </w:p>
    <w:p w:rsidR="00927A96" w:rsidRPr="00B129FD" w:rsidRDefault="00927A96" w:rsidP="006456C1">
      <w:pPr>
        <w:spacing w:line="360" w:lineRule="auto"/>
        <w:ind w:firstLineChars="200" w:firstLine="480"/>
        <w:jc w:val="left"/>
        <w:rPr>
          <w:rFonts w:ascii="宋体" w:hAnsi="宋体" w:cs="仿宋" w:hint="eastAsia"/>
          <w:sz w:val="24"/>
          <w:szCs w:val="24"/>
          <w:u w:val="single"/>
        </w:rPr>
      </w:pPr>
      <w:r w:rsidRPr="00B129FD">
        <w:rPr>
          <w:rFonts w:ascii="宋体" w:hAnsi="宋体" w:cs="仿宋" w:hint="eastAsia"/>
          <w:sz w:val="24"/>
          <w:szCs w:val="24"/>
        </w:rPr>
        <w:lastRenderedPageBreak/>
        <w:t>1.双方约定的其他工程质量保修事项：</w:t>
      </w: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2.本工程质量保修书，由施工合同发包人、承包人双方在竣工验收前共同签署，作为施工合同附件，其有效期限至保修期满。</w:t>
      </w: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 xml:space="preserve">发包人: (公章)                       承包人: (公章)                     </w:t>
      </w: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B129FD" w:rsidRDefault="00927A96" w:rsidP="006456C1">
      <w:pPr>
        <w:spacing w:line="360" w:lineRule="auto"/>
        <w:ind w:firstLineChars="200" w:firstLine="480"/>
        <w:jc w:val="left"/>
        <w:rPr>
          <w:rFonts w:ascii="宋体" w:hAnsi="宋体" w:cs="仿宋" w:hint="eastAsia"/>
          <w:sz w:val="24"/>
          <w:szCs w:val="24"/>
        </w:rPr>
      </w:pPr>
      <w:r w:rsidRPr="00B129FD">
        <w:rPr>
          <w:rFonts w:ascii="宋体" w:hAnsi="宋体" w:cs="仿宋" w:hint="eastAsia"/>
          <w:sz w:val="24"/>
          <w:szCs w:val="24"/>
        </w:rPr>
        <w:t>法定代表人:（盖章或签字）          法定代表人:（盖章或签字）</w:t>
      </w: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B129FD" w:rsidRDefault="00927A96" w:rsidP="006456C1">
      <w:pPr>
        <w:spacing w:line="360" w:lineRule="auto"/>
        <w:ind w:firstLineChars="200" w:firstLine="480"/>
        <w:jc w:val="left"/>
        <w:rPr>
          <w:rFonts w:ascii="宋体" w:hAnsi="宋体" w:cs="仿宋" w:hint="eastAsia"/>
          <w:sz w:val="24"/>
          <w:szCs w:val="24"/>
        </w:rPr>
      </w:pPr>
    </w:p>
    <w:p w:rsidR="00927A96" w:rsidRPr="0005490F" w:rsidRDefault="00927A96" w:rsidP="006456C1">
      <w:pPr>
        <w:spacing w:line="360" w:lineRule="auto"/>
        <w:ind w:firstLineChars="175" w:firstLine="420"/>
        <w:jc w:val="left"/>
        <w:rPr>
          <w:rFonts w:ascii="宋体" w:hAnsi="宋体" w:cs="仿宋" w:hint="eastAsia"/>
          <w:sz w:val="24"/>
          <w:szCs w:val="24"/>
        </w:rPr>
      </w:pPr>
      <w:r w:rsidRPr="00B129FD">
        <w:rPr>
          <w:rFonts w:ascii="宋体" w:hAnsi="宋体" w:cs="仿宋" w:hint="eastAsia"/>
          <w:sz w:val="24"/>
          <w:szCs w:val="24"/>
        </w:rPr>
        <w:t>日期：    年  月   日               日期：   年  月  日</w:t>
      </w:r>
    </w:p>
    <w:p w:rsidR="00927A96" w:rsidRPr="0005490F" w:rsidRDefault="00927A96">
      <w:pPr>
        <w:pStyle w:val="a6"/>
        <w:rPr>
          <w:rFonts w:ascii="宋体" w:hAnsi="宋体" w:cs="仿宋" w:hint="eastAsia"/>
          <w:color w:val="auto"/>
          <w:szCs w:val="24"/>
        </w:rPr>
      </w:pPr>
    </w:p>
    <w:p w:rsidR="00927A96" w:rsidRPr="0005490F" w:rsidRDefault="00927A96">
      <w:pPr>
        <w:pStyle w:val="a6"/>
        <w:rPr>
          <w:rFonts w:ascii="宋体" w:hAnsi="宋体" w:cs="仿宋" w:hint="eastAsia"/>
          <w:color w:val="auto"/>
          <w:szCs w:val="24"/>
        </w:rPr>
      </w:pPr>
    </w:p>
    <w:p w:rsidR="00927A96" w:rsidRPr="0005490F" w:rsidRDefault="00927A96">
      <w:pPr>
        <w:pStyle w:val="a6"/>
        <w:rPr>
          <w:rFonts w:ascii="宋体" w:hAnsi="宋体" w:cs="仿宋" w:hint="eastAsia"/>
          <w:color w:val="auto"/>
          <w:szCs w:val="21"/>
        </w:rPr>
      </w:pPr>
    </w:p>
    <w:p w:rsidR="00927A96" w:rsidRPr="0005490F" w:rsidRDefault="00927A96">
      <w:pPr>
        <w:rPr>
          <w:rFonts w:ascii="宋体" w:hAnsi="宋体"/>
        </w:rPr>
      </w:pPr>
    </w:p>
    <w:p w:rsidR="00927A96" w:rsidRPr="0005490F" w:rsidRDefault="00927A96">
      <w:pPr>
        <w:pStyle w:val="a6"/>
        <w:rPr>
          <w:rFonts w:ascii="宋体" w:hAnsi="宋体" w:cs="仿宋"/>
          <w:color w:val="auto"/>
          <w:szCs w:val="21"/>
        </w:rPr>
      </w:pPr>
    </w:p>
    <w:p w:rsidR="00927A96" w:rsidRPr="0005490F" w:rsidRDefault="00927A96">
      <w:pPr>
        <w:pStyle w:val="a6"/>
        <w:rPr>
          <w:rFonts w:ascii="宋体" w:hAnsi="宋体" w:cs="仿宋"/>
          <w:color w:val="auto"/>
          <w:szCs w:val="21"/>
        </w:rPr>
      </w:pPr>
    </w:p>
    <w:p w:rsidR="00927A96" w:rsidRPr="0005490F" w:rsidRDefault="00927A96">
      <w:pPr>
        <w:pStyle w:val="a6"/>
        <w:rPr>
          <w:rFonts w:ascii="宋体" w:hAnsi="宋体" w:cs="仿宋"/>
          <w:color w:val="auto"/>
          <w:szCs w:val="21"/>
        </w:rPr>
      </w:pPr>
    </w:p>
    <w:p w:rsidR="00927A96" w:rsidRPr="0005490F" w:rsidRDefault="00927A96">
      <w:pPr>
        <w:rPr>
          <w:rFonts w:ascii="宋体" w:hAnsi="宋体"/>
        </w:rPr>
      </w:pPr>
    </w:p>
    <w:p w:rsidR="00927A96" w:rsidRPr="0005490F" w:rsidRDefault="00927A96">
      <w:pPr>
        <w:spacing w:line="500" w:lineRule="exact"/>
        <w:ind w:firstLineChars="225" w:firstLine="540"/>
        <w:rPr>
          <w:rFonts w:ascii="宋体" w:hAnsi="宋体" w:hint="eastAsia"/>
          <w:sz w:val="24"/>
          <w:szCs w:val="28"/>
          <w:u w:val="single"/>
        </w:rPr>
      </w:pPr>
    </w:p>
    <w:p w:rsidR="00927A96" w:rsidRPr="0005490F" w:rsidRDefault="00927A96" w:rsidP="004E593B">
      <w:pPr>
        <w:spacing w:line="360" w:lineRule="auto"/>
        <w:outlineLvl w:val="0"/>
        <w:rPr>
          <w:rFonts w:ascii="宋体" w:hAnsi="宋体" w:hint="eastAsia"/>
          <w:sz w:val="24"/>
        </w:rPr>
      </w:pPr>
    </w:p>
    <w:sectPr w:rsidR="00927A96" w:rsidRPr="0005490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3611" w:rsidRDefault="00EF3611">
      <w:r>
        <w:separator/>
      </w:r>
    </w:p>
  </w:endnote>
  <w:endnote w:type="continuationSeparator" w:id="1">
    <w:p w:rsidR="00EF3611" w:rsidRDefault="00EF36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0"/>
    </w:pPr>
    <w:r>
      <w:rPr>
        <w:lang w:val="en-US" w:eastAsia="zh-CN"/>
      </w:rPr>
      <w:pict>
        <v:shapetype id="_x0000_t202" coordsize="21600,21600" o:spt="202" path="m,l,21600r21600,l21600,xe">
          <v:stroke joinstyle="miter"/>
          <v:path gradientshapeok="t" o:connecttype="rect"/>
        </v:shapetype>
        <v:shape id="文本框 4" o:spid="_x0000_s1030" type="#_x0000_t202" style="position:absolute;margin-left:-43.05pt;margin-top:0;width:8.15pt;height:11pt;z-index:251657728;mso-wrap-style:none;mso-position-horizontal:outsid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" filled="f" stroked="f">
          <v:textbox style="mso-fit-shape-to-text:t" inset="0,0,0,0">
            <w:txbxContent>
              <w:p w:rsidR="00927A96" w:rsidRDefault="00927A96"/>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3611" w:rsidRDefault="00EF3611">
      <w:r>
        <w:separator/>
      </w:r>
    </w:p>
  </w:footnote>
  <w:footnote w:type="continuationSeparator" w:id="1">
    <w:p w:rsidR="00EF3611" w:rsidRDefault="00EF36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2"/>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A96" w:rsidRDefault="00927A96">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9E223D"/>
    <w:multiLevelType w:val="singleLevel"/>
    <w:tmpl w:val="C59E223D"/>
    <w:lvl w:ilvl="0">
      <w:start w:val="3"/>
      <w:numFmt w:val="decimal"/>
      <w:suff w:val="nothing"/>
      <w:lvlText w:val="（%1）"/>
      <w:lvlJc w:val="left"/>
    </w:lvl>
  </w:abstractNum>
  <w:abstractNum w:abstractNumId="1">
    <w:nsid w:val="CD1DC5BD"/>
    <w:multiLevelType w:val="singleLevel"/>
    <w:tmpl w:val="CD1DC5BD"/>
    <w:lvl w:ilvl="0">
      <w:start w:val="1"/>
      <w:numFmt w:val="decimal"/>
      <w:suff w:val="nothing"/>
      <w:lvlText w:val="%1、"/>
      <w:lvlJc w:val="left"/>
    </w:lvl>
  </w:abstractNum>
  <w:abstractNum w:abstractNumId="2">
    <w:nsid w:val="D9CCA1D0"/>
    <w:multiLevelType w:val="singleLevel"/>
    <w:tmpl w:val="D9CCA1D0"/>
    <w:lvl w:ilvl="0">
      <w:start w:val="4"/>
      <w:numFmt w:val="decimal"/>
      <w:suff w:val="nothing"/>
      <w:lvlText w:val="%1、"/>
      <w:lvlJc w:val="left"/>
    </w:lvl>
  </w:abstractNum>
  <w:abstractNum w:abstractNumId="3">
    <w:nsid w:val="E3D52220"/>
    <w:multiLevelType w:val="singleLevel"/>
    <w:tmpl w:val="E3D52220"/>
    <w:lvl w:ilvl="0">
      <w:start w:val="1"/>
      <w:numFmt w:val="decimal"/>
      <w:suff w:val="nothing"/>
      <w:lvlText w:val="（%1）"/>
      <w:lvlJc w:val="left"/>
    </w:lvl>
  </w:abstractNum>
  <w:abstractNum w:abstractNumId="4">
    <w:nsid w:val="19DA6985"/>
    <w:multiLevelType w:val="multilevel"/>
    <w:tmpl w:val="19DA6985"/>
    <w:lvl w:ilvl="0">
      <w:start w:val="2"/>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B0738FF"/>
    <w:multiLevelType w:val="multilevel"/>
    <w:tmpl w:val="6B0738FF"/>
    <w:lvl w:ilvl="0">
      <w:start w:val="1"/>
      <w:numFmt w:val="decimal"/>
      <w:lvlText w:val="%1"/>
      <w:lvlJc w:val="left"/>
      <w:pPr>
        <w:ind w:left="988"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4D44B16"/>
    <w:multiLevelType w:val="multilevel"/>
    <w:tmpl w:val="74D44B16"/>
    <w:lvl w:ilvl="0">
      <w:start w:val="1"/>
      <w:numFmt w:val="upperLetter"/>
      <w:suff w:val="space"/>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2"/>
  </w:num>
  <w:num w:numId="3">
    <w:abstractNumId w:val="6"/>
  </w:num>
  <w:num w:numId="4">
    <w:abstractNumId w:val="1"/>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attachedTemplate r:id="rId1"/>
  <w:stylePaneFormatFilter w:val="3F01"/>
  <w:defaultTabStop w:val="420"/>
  <w:drawingGridHorizontalSpacing w:val="105"/>
  <w:drawingGridVerticalSpacing w:val="156"/>
  <w:noPunctuationKerning/>
  <w:characterSpacingControl w:val="compressPunctuation"/>
  <w:doNotValidateAgainstSchema/>
  <w:doNotDemarcateInvalidXml/>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FkZWJjZjdkYjI4NGFiYWJjNTI5ZmQzMDdiZTdjOTQifQ=="/>
  </w:docVars>
  <w:rsids>
    <w:rsidRoot w:val="00172A27"/>
    <w:rsid w:val="00000827"/>
    <w:rsid w:val="0000086E"/>
    <w:rsid w:val="00000F20"/>
    <w:rsid w:val="00000FBA"/>
    <w:rsid w:val="00001C79"/>
    <w:rsid w:val="000020D5"/>
    <w:rsid w:val="00004449"/>
    <w:rsid w:val="000047F4"/>
    <w:rsid w:val="00004F71"/>
    <w:rsid w:val="00005112"/>
    <w:rsid w:val="000052E5"/>
    <w:rsid w:val="00005477"/>
    <w:rsid w:val="0000619F"/>
    <w:rsid w:val="00006A6D"/>
    <w:rsid w:val="00006E70"/>
    <w:rsid w:val="00006F7F"/>
    <w:rsid w:val="00007120"/>
    <w:rsid w:val="00007DEA"/>
    <w:rsid w:val="00010153"/>
    <w:rsid w:val="00010699"/>
    <w:rsid w:val="00010A3B"/>
    <w:rsid w:val="000112C9"/>
    <w:rsid w:val="0001246B"/>
    <w:rsid w:val="000137AD"/>
    <w:rsid w:val="000138B8"/>
    <w:rsid w:val="00013BF0"/>
    <w:rsid w:val="00014992"/>
    <w:rsid w:val="00014D3F"/>
    <w:rsid w:val="000158A0"/>
    <w:rsid w:val="00017C3D"/>
    <w:rsid w:val="0002023E"/>
    <w:rsid w:val="00020865"/>
    <w:rsid w:val="00020DA2"/>
    <w:rsid w:val="00020EC4"/>
    <w:rsid w:val="00021853"/>
    <w:rsid w:val="000219D7"/>
    <w:rsid w:val="000219E0"/>
    <w:rsid w:val="00021AC0"/>
    <w:rsid w:val="00021DD6"/>
    <w:rsid w:val="00024113"/>
    <w:rsid w:val="00024233"/>
    <w:rsid w:val="00025BFE"/>
    <w:rsid w:val="000262A5"/>
    <w:rsid w:val="000262E2"/>
    <w:rsid w:val="00027201"/>
    <w:rsid w:val="0002741A"/>
    <w:rsid w:val="00027765"/>
    <w:rsid w:val="00027CF3"/>
    <w:rsid w:val="00030360"/>
    <w:rsid w:val="000305BA"/>
    <w:rsid w:val="00030973"/>
    <w:rsid w:val="00031984"/>
    <w:rsid w:val="00031F49"/>
    <w:rsid w:val="000327AA"/>
    <w:rsid w:val="00033CE9"/>
    <w:rsid w:val="0003569D"/>
    <w:rsid w:val="00035703"/>
    <w:rsid w:val="00036821"/>
    <w:rsid w:val="00036D83"/>
    <w:rsid w:val="000376D6"/>
    <w:rsid w:val="000377F8"/>
    <w:rsid w:val="00040846"/>
    <w:rsid w:val="00041052"/>
    <w:rsid w:val="000414B3"/>
    <w:rsid w:val="00041A03"/>
    <w:rsid w:val="00041BA5"/>
    <w:rsid w:val="00041CE3"/>
    <w:rsid w:val="00042523"/>
    <w:rsid w:val="000428C5"/>
    <w:rsid w:val="00042E68"/>
    <w:rsid w:val="00043115"/>
    <w:rsid w:val="000435C0"/>
    <w:rsid w:val="00043749"/>
    <w:rsid w:val="000437B6"/>
    <w:rsid w:val="0004386A"/>
    <w:rsid w:val="00044B08"/>
    <w:rsid w:val="00045337"/>
    <w:rsid w:val="00045759"/>
    <w:rsid w:val="00046872"/>
    <w:rsid w:val="0004768D"/>
    <w:rsid w:val="00050725"/>
    <w:rsid w:val="00050897"/>
    <w:rsid w:val="00051A8D"/>
    <w:rsid w:val="00051AA9"/>
    <w:rsid w:val="00051F4A"/>
    <w:rsid w:val="000521FB"/>
    <w:rsid w:val="00052204"/>
    <w:rsid w:val="0005490F"/>
    <w:rsid w:val="00054D8A"/>
    <w:rsid w:val="00056108"/>
    <w:rsid w:val="00060008"/>
    <w:rsid w:val="00060A0F"/>
    <w:rsid w:val="00061093"/>
    <w:rsid w:val="00061277"/>
    <w:rsid w:val="00062659"/>
    <w:rsid w:val="00063466"/>
    <w:rsid w:val="000635CE"/>
    <w:rsid w:val="000637EA"/>
    <w:rsid w:val="00063A95"/>
    <w:rsid w:val="00064CA1"/>
    <w:rsid w:val="00065FA9"/>
    <w:rsid w:val="00066D5D"/>
    <w:rsid w:val="0006768F"/>
    <w:rsid w:val="00067757"/>
    <w:rsid w:val="000679D8"/>
    <w:rsid w:val="00067F10"/>
    <w:rsid w:val="0007011E"/>
    <w:rsid w:val="000705D3"/>
    <w:rsid w:val="000711D1"/>
    <w:rsid w:val="00071878"/>
    <w:rsid w:val="0007188B"/>
    <w:rsid w:val="00071A82"/>
    <w:rsid w:val="00072EA8"/>
    <w:rsid w:val="00073C17"/>
    <w:rsid w:val="000746AC"/>
    <w:rsid w:val="00074717"/>
    <w:rsid w:val="00075265"/>
    <w:rsid w:val="00075CFA"/>
    <w:rsid w:val="00075E75"/>
    <w:rsid w:val="00082010"/>
    <w:rsid w:val="000820BE"/>
    <w:rsid w:val="00083724"/>
    <w:rsid w:val="00084573"/>
    <w:rsid w:val="00084834"/>
    <w:rsid w:val="00084BF6"/>
    <w:rsid w:val="00085AC7"/>
    <w:rsid w:val="00086296"/>
    <w:rsid w:val="00087938"/>
    <w:rsid w:val="000901B8"/>
    <w:rsid w:val="0009085D"/>
    <w:rsid w:val="000910C5"/>
    <w:rsid w:val="00091E0F"/>
    <w:rsid w:val="00091E40"/>
    <w:rsid w:val="00092AE4"/>
    <w:rsid w:val="000934B8"/>
    <w:rsid w:val="00093F3C"/>
    <w:rsid w:val="00094307"/>
    <w:rsid w:val="00095E3C"/>
    <w:rsid w:val="00096114"/>
    <w:rsid w:val="0009647D"/>
    <w:rsid w:val="000968D1"/>
    <w:rsid w:val="000977BE"/>
    <w:rsid w:val="000A1188"/>
    <w:rsid w:val="000A1899"/>
    <w:rsid w:val="000A1A31"/>
    <w:rsid w:val="000A34BA"/>
    <w:rsid w:val="000A42FE"/>
    <w:rsid w:val="000A5B8B"/>
    <w:rsid w:val="000A60E0"/>
    <w:rsid w:val="000A6C5E"/>
    <w:rsid w:val="000A7444"/>
    <w:rsid w:val="000A74ED"/>
    <w:rsid w:val="000A7A53"/>
    <w:rsid w:val="000A7AF3"/>
    <w:rsid w:val="000A7F65"/>
    <w:rsid w:val="000B004C"/>
    <w:rsid w:val="000B096A"/>
    <w:rsid w:val="000B1560"/>
    <w:rsid w:val="000B17B3"/>
    <w:rsid w:val="000B1D97"/>
    <w:rsid w:val="000B2453"/>
    <w:rsid w:val="000B2678"/>
    <w:rsid w:val="000B353F"/>
    <w:rsid w:val="000B42BD"/>
    <w:rsid w:val="000B42C3"/>
    <w:rsid w:val="000B43B3"/>
    <w:rsid w:val="000B4F31"/>
    <w:rsid w:val="000B53FC"/>
    <w:rsid w:val="000B5556"/>
    <w:rsid w:val="000B5994"/>
    <w:rsid w:val="000B5EC6"/>
    <w:rsid w:val="000B6101"/>
    <w:rsid w:val="000B6255"/>
    <w:rsid w:val="000B6313"/>
    <w:rsid w:val="000B680E"/>
    <w:rsid w:val="000B6D52"/>
    <w:rsid w:val="000B6E93"/>
    <w:rsid w:val="000C02A8"/>
    <w:rsid w:val="000C0320"/>
    <w:rsid w:val="000C0553"/>
    <w:rsid w:val="000C0C07"/>
    <w:rsid w:val="000C0C59"/>
    <w:rsid w:val="000C11AE"/>
    <w:rsid w:val="000C11D5"/>
    <w:rsid w:val="000C1C43"/>
    <w:rsid w:val="000C27B8"/>
    <w:rsid w:val="000C295B"/>
    <w:rsid w:val="000C2BDB"/>
    <w:rsid w:val="000C401A"/>
    <w:rsid w:val="000C5161"/>
    <w:rsid w:val="000C5F53"/>
    <w:rsid w:val="000C73A4"/>
    <w:rsid w:val="000D0C11"/>
    <w:rsid w:val="000D1323"/>
    <w:rsid w:val="000D385E"/>
    <w:rsid w:val="000D392C"/>
    <w:rsid w:val="000D39C7"/>
    <w:rsid w:val="000D46E5"/>
    <w:rsid w:val="000D5CDB"/>
    <w:rsid w:val="000D6608"/>
    <w:rsid w:val="000D6D6A"/>
    <w:rsid w:val="000D79B4"/>
    <w:rsid w:val="000D79FB"/>
    <w:rsid w:val="000D7FDB"/>
    <w:rsid w:val="000E053F"/>
    <w:rsid w:val="000E0C04"/>
    <w:rsid w:val="000E182F"/>
    <w:rsid w:val="000E2305"/>
    <w:rsid w:val="000E2390"/>
    <w:rsid w:val="000E3ADF"/>
    <w:rsid w:val="000E3E4C"/>
    <w:rsid w:val="000E4142"/>
    <w:rsid w:val="000E5B0C"/>
    <w:rsid w:val="000E69A5"/>
    <w:rsid w:val="000E7E6E"/>
    <w:rsid w:val="000F3366"/>
    <w:rsid w:val="000F4270"/>
    <w:rsid w:val="000F5073"/>
    <w:rsid w:val="000F6A82"/>
    <w:rsid w:val="000F7569"/>
    <w:rsid w:val="001002AC"/>
    <w:rsid w:val="0010085E"/>
    <w:rsid w:val="00101798"/>
    <w:rsid w:val="001019C2"/>
    <w:rsid w:val="00102B7D"/>
    <w:rsid w:val="00103549"/>
    <w:rsid w:val="00103D28"/>
    <w:rsid w:val="00104DB7"/>
    <w:rsid w:val="00105603"/>
    <w:rsid w:val="0010653A"/>
    <w:rsid w:val="00106D23"/>
    <w:rsid w:val="0010794D"/>
    <w:rsid w:val="001109F2"/>
    <w:rsid w:val="001120C3"/>
    <w:rsid w:val="001131D9"/>
    <w:rsid w:val="001147C2"/>
    <w:rsid w:val="0011545D"/>
    <w:rsid w:val="00115903"/>
    <w:rsid w:val="0011630F"/>
    <w:rsid w:val="001172E9"/>
    <w:rsid w:val="001178F1"/>
    <w:rsid w:val="00117C5D"/>
    <w:rsid w:val="0012111A"/>
    <w:rsid w:val="001213B8"/>
    <w:rsid w:val="00121F54"/>
    <w:rsid w:val="00122690"/>
    <w:rsid w:val="001246A1"/>
    <w:rsid w:val="00125007"/>
    <w:rsid w:val="00125194"/>
    <w:rsid w:val="0012521B"/>
    <w:rsid w:val="0012589E"/>
    <w:rsid w:val="00125D80"/>
    <w:rsid w:val="001261EB"/>
    <w:rsid w:val="00126AAB"/>
    <w:rsid w:val="001270F9"/>
    <w:rsid w:val="0012711F"/>
    <w:rsid w:val="00127E16"/>
    <w:rsid w:val="0013027A"/>
    <w:rsid w:val="00131025"/>
    <w:rsid w:val="001315EA"/>
    <w:rsid w:val="00131841"/>
    <w:rsid w:val="0013192E"/>
    <w:rsid w:val="00131DBA"/>
    <w:rsid w:val="00131F73"/>
    <w:rsid w:val="00132F74"/>
    <w:rsid w:val="00133665"/>
    <w:rsid w:val="001340D9"/>
    <w:rsid w:val="00134193"/>
    <w:rsid w:val="00134703"/>
    <w:rsid w:val="001376A0"/>
    <w:rsid w:val="0014032E"/>
    <w:rsid w:val="0014192F"/>
    <w:rsid w:val="001421D9"/>
    <w:rsid w:val="001422EA"/>
    <w:rsid w:val="00143285"/>
    <w:rsid w:val="00143AA4"/>
    <w:rsid w:val="00143CCF"/>
    <w:rsid w:val="0014515F"/>
    <w:rsid w:val="00145482"/>
    <w:rsid w:val="001459F5"/>
    <w:rsid w:val="00145C19"/>
    <w:rsid w:val="001473F5"/>
    <w:rsid w:val="00147F94"/>
    <w:rsid w:val="001522BD"/>
    <w:rsid w:val="0015359F"/>
    <w:rsid w:val="00153B6B"/>
    <w:rsid w:val="0015516A"/>
    <w:rsid w:val="001551A4"/>
    <w:rsid w:val="001558A0"/>
    <w:rsid w:val="001566CD"/>
    <w:rsid w:val="00156EB9"/>
    <w:rsid w:val="0016140E"/>
    <w:rsid w:val="00161489"/>
    <w:rsid w:val="00161971"/>
    <w:rsid w:val="00161CFD"/>
    <w:rsid w:val="00162B71"/>
    <w:rsid w:val="00162CB4"/>
    <w:rsid w:val="0016312F"/>
    <w:rsid w:val="00163E1C"/>
    <w:rsid w:val="00164CB9"/>
    <w:rsid w:val="0016523D"/>
    <w:rsid w:val="00165D72"/>
    <w:rsid w:val="001665EA"/>
    <w:rsid w:val="00167C2A"/>
    <w:rsid w:val="00170421"/>
    <w:rsid w:val="00172097"/>
    <w:rsid w:val="00172913"/>
    <w:rsid w:val="00173829"/>
    <w:rsid w:val="00173E7E"/>
    <w:rsid w:val="00173F64"/>
    <w:rsid w:val="00174087"/>
    <w:rsid w:val="0017583D"/>
    <w:rsid w:val="00175D9E"/>
    <w:rsid w:val="00176E7A"/>
    <w:rsid w:val="00177054"/>
    <w:rsid w:val="00177736"/>
    <w:rsid w:val="00177916"/>
    <w:rsid w:val="00180723"/>
    <w:rsid w:val="001807AD"/>
    <w:rsid w:val="0018154E"/>
    <w:rsid w:val="0018297F"/>
    <w:rsid w:val="00182AB0"/>
    <w:rsid w:val="0018319F"/>
    <w:rsid w:val="00184062"/>
    <w:rsid w:val="00185188"/>
    <w:rsid w:val="00187A25"/>
    <w:rsid w:val="00187F84"/>
    <w:rsid w:val="0019092F"/>
    <w:rsid w:val="00191E8F"/>
    <w:rsid w:val="0019215D"/>
    <w:rsid w:val="00192BE5"/>
    <w:rsid w:val="00193301"/>
    <w:rsid w:val="00194D0C"/>
    <w:rsid w:val="00195687"/>
    <w:rsid w:val="00195B86"/>
    <w:rsid w:val="00196BA7"/>
    <w:rsid w:val="001972F9"/>
    <w:rsid w:val="00197B0F"/>
    <w:rsid w:val="00197D41"/>
    <w:rsid w:val="001A1C0D"/>
    <w:rsid w:val="001A2803"/>
    <w:rsid w:val="001A4D1B"/>
    <w:rsid w:val="001A59B1"/>
    <w:rsid w:val="001A5A12"/>
    <w:rsid w:val="001A6206"/>
    <w:rsid w:val="001A7ACA"/>
    <w:rsid w:val="001B0291"/>
    <w:rsid w:val="001B1E40"/>
    <w:rsid w:val="001B216B"/>
    <w:rsid w:val="001B235A"/>
    <w:rsid w:val="001B334C"/>
    <w:rsid w:val="001B345F"/>
    <w:rsid w:val="001B473C"/>
    <w:rsid w:val="001B4F59"/>
    <w:rsid w:val="001B6DC1"/>
    <w:rsid w:val="001B7114"/>
    <w:rsid w:val="001B7D49"/>
    <w:rsid w:val="001C1E1C"/>
    <w:rsid w:val="001C205C"/>
    <w:rsid w:val="001C331F"/>
    <w:rsid w:val="001C33A0"/>
    <w:rsid w:val="001C34B8"/>
    <w:rsid w:val="001C3590"/>
    <w:rsid w:val="001C47E0"/>
    <w:rsid w:val="001C6624"/>
    <w:rsid w:val="001C69A6"/>
    <w:rsid w:val="001C6E5F"/>
    <w:rsid w:val="001C7BE4"/>
    <w:rsid w:val="001C7D73"/>
    <w:rsid w:val="001C7F71"/>
    <w:rsid w:val="001D037D"/>
    <w:rsid w:val="001D1642"/>
    <w:rsid w:val="001D2A1B"/>
    <w:rsid w:val="001D3303"/>
    <w:rsid w:val="001D3A98"/>
    <w:rsid w:val="001D4A99"/>
    <w:rsid w:val="001D6363"/>
    <w:rsid w:val="001D785C"/>
    <w:rsid w:val="001E0580"/>
    <w:rsid w:val="001E06C0"/>
    <w:rsid w:val="001E0AD8"/>
    <w:rsid w:val="001E0B0C"/>
    <w:rsid w:val="001E0F45"/>
    <w:rsid w:val="001E116C"/>
    <w:rsid w:val="001E1F30"/>
    <w:rsid w:val="001F06F9"/>
    <w:rsid w:val="001F087C"/>
    <w:rsid w:val="001F1548"/>
    <w:rsid w:val="001F2625"/>
    <w:rsid w:val="001F3449"/>
    <w:rsid w:val="001F3D64"/>
    <w:rsid w:val="001F40E9"/>
    <w:rsid w:val="001F6A03"/>
    <w:rsid w:val="001F71D0"/>
    <w:rsid w:val="00200701"/>
    <w:rsid w:val="0020193F"/>
    <w:rsid w:val="00201DE9"/>
    <w:rsid w:val="00201F19"/>
    <w:rsid w:val="0020258B"/>
    <w:rsid w:val="002029D3"/>
    <w:rsid w:val="00202CA8"/>
    <w:rsid w:val="00203370"/>
    <w:rsid w:val="002033D8"/>
    <w:rsid w:val="00203E83"/>
    <w:rsid w:val="0020417C"/>
    <w:rsid w:val="00204686"/>
    <w:rsid w:val="00204E48"/>
    <w:rsid w:val="00205309"/>
    <w:rsid w:val="002066F8"/>
    <w:rsid w:val="002067CD"/>
    <w:rsid w:val="00206862"/>
    <w:rsid w:val="00206D5F"/>
    <w:rsid w:val="002071BE"/>
    <w:rsid w:val="002072D2"/>
    <w:rsid w:val="002073AB"/>
    <w:rsid w:val="00207471"/>
    <w:rsid w:val="00210363"/>
    <w:rsid w:val="00210A64"/>
    <w:rsid w:val="00210E69"/>
    <w:rsid w:val="0021123C"/>
    <w:rsid w:val="00211302"/>
    <w:rsid w:val="00211B4C"/>
    <w:rsid w:val="00211D83"/>
    <w:rsid w:val="00212823"/>
    <w:rsid w:val="00213400"/>
    <w:rsid w:val="00213671"/>
    <w:rsid w:val="00213981"/>
    <w:rsid w:val="00214CF7"/>
    <w:rsid w:val="00216A26"/>
    <w:rsid w:val="0021790D"/>
    <w:rsid w:val="00220E6E"/>
    <w:rsid w:val="00220EF1"/>
    <w:rsid w:val="00220F4E"/>
    <w:rsid w:val="00220FE2"/>
    <w:rsid w:val="002217BF"/>
    <w:rsid w:val="00221D14"/>
    <w:rsid w:val="00222356"/>
    <w:rsid w:val="002225AB"/>
    <w:rsid w:val="00223E13"/>
    <w:rsid w:val="00224E1D"/>
    <w:rsid w:val="00225CC2"/>
    <w:rsid w:val="00226821"/>
    <w:rsid w:val="00226AFC"/>
    <w:rsid w:val="00226C8F"/>
    <w:rsid w:val="002270E7"/>
    <w:rsid w:val="002272DF"/>
    <w:rsid w:val="00227574"/>
    <w:rsid w:val="00227A9A"/>
    <w:rsid w:val="002313B1"/>
    <w:rsid w:val="00231EEF"/>
    <w:rsid w:val="002324C2"/>
    <w:rsid w:val="0023378E"/>
    <w:rsid w:val="00233E47"/>
    <w:rsid w:val="002340E1"/>
    <w:rsid w:val="00234E60"/>
    <w:rsid w:val="00235213"/>
    <w:rsid w:val="00235437"/>
    <w:rsid w:val="00235AF9"/>
    <w:rsid w:val="0023634D"/>
    <w:rsid w:val="00236867"/>
    <w:rsid w:val="00237726"/>
    <w:rsid w:val="002405F4"/>
    <w:rsid w:val="0024064D"/>
    <w:rsid w:val="0024409A"/>
    <w:rsid w:val="0024587B"/>
    <w:rsid w:val="00246CF9"/>
    <w:rsid w:val="00247D26"/>
    <w:rsid w:val="00252BB3"/>
    <w:rsid w:val="00252F1C"/>
    <w:rsid w:val="00253657"/>
    <w:rsid w:val="00253E0B"/>
    <w:rsid w:val="00253E2D"/>
    <w:rsid w:val="002544BE"/>
    <w:rsid w:val="002552B2"/>
    <w:rsid w:val="002553F3"/>
    <w:rsid w:val="00255F7C"/>
    <w:rsid w:val="00256C65"/>
    <w:rsid w:val="00257E05"/>
    <w:rsid w:val="00260241"/>
    <w:rsid w:val="00261A40"/>
    <w:rsid w:val="00262BF4"/>
    <w:rsid w:val="002630BB"/>
    <w:rsid w:val="00263117"/>
    <w:rsid w:val="002632FE"/>
    <w:rsid w:val="002637A8"/>
    <w:rsid w:val="00263CE7"/>
    <w:rsid w:val="00263E36"/>
    <w:rsid w:val="002645D0"/>
    <w:rsid w:val="00264B70"/>
    <w:rsid w:val="00264F7B"/>
    <w:rsid w:val="00265CFF"/>
    <w:rsid w:val="0026662B"/>
    <w:rsid w:val="002712C2"/>
    <w:rsid w:val="00271895"/>
    <w:rsid w:val="002721E9"/>
    <w:rsid w:val="00272646"/>
    <w:rsid w:val="00272E74"/>
    <w:rsid w:val="002735B6"/>
    <w:rsid w:val="00273997"/>
    <w:rsid w:val="002739FA"/>
    <w:rsid w:val="00273B15"/>
    <w:rsid w:val="00273B94"/>
    <w:rsid w:val="00273E1F"/>
    <w:rsid w:val="00275603"/>
    <w:rsid w:val="00277314"/>
    <w:rsid w:val="0027786F"/>
    <w:rsid w:val="002778E9"/>
    <w:rsid w:val="00280D63"/>
    <w:rsid w:val="00280F26"/>
    <w:rsid w:val="00281792"/>
    <w:rsid w:val="00282106"/>
    <w:rsid w:val="0028221E"/>
    <w:rsid w:val="00282ED2"/>
    <w:rsid w:val="00283AF3"/>
    <w:rsid w:val="00283C0E"/>
    <w:rsid w:val="0028506F"/>
    <w:rsid w:val="002850C4"/>
    <w:rsid w:val="00285308"/>
    <w:rsid w:val="002853AE"/>
    <w:rsid w:val="00285581"/>
    <w:rsid w:val="0028580A"/>
    <w:rsid w:val="00285D06"/>
    <w:rsid w:val="0028610D"/>
    <w:rsid w:val="0028632A"/>
    <w:rsid w:val="00286A4C"/>
    <w:rsid w:val="00286B87"/>
    <w:rsid w:val="00286C54"/>
    <w:rsid w:val="00286DA9"/>
    <w:rsid w:val="0028703F"/>
    <w:rsid w:val="0028723E"/>
    <w:rsid w:val="00287691"/>
    <w:rsid w:val="0029083E"/>
    <w:rsid w:val="00290984"/>
    <w:rsid w:val="00290C75"/>
    <w:rsid w:val="0029104C"/>
    <w:rsid w:val="0029146B"/>
    <w:rsid w:val="002914ED"/>
    <w:rsid w:val="00291809"/>
    <w:rsid w:val="0029200D"/>
    <w:rsid w:val="00292399"/>
    <w:rsid w:val="00293319"/>
    <w:rsid w:val="00294257"/>
    <w:rsid w:val="00294969"/>
    <w:rsid w:val="00294D3B"/>
    <w:rsid w:val="002959DC"/>
    <w:rsid w:val="00296394"/>
    <w:rsid w:val="00296F4C"/>
    <w:rsid w:val="00296FBE"/>
    <w:rsid w:val="002974A8"/>
    <w:rsid w:val="002975E6"/>
    <w:rsid w:val="002979D6"/>
    <w:rsid w:val="00297BE8"/>
    <w:rsid w:val="002A03AB"/>
    <w:rsid w:val="002A06B8"/>
    <w:rsid w:val="002A0BC9"/>
    <w:rsid w:val="002A0BCC"/>
    <w:rsid w:val="002A18CC"/>
    <w:rsid w:val="002A2335"/>
    <w:rsid w:val="002A2AE7"/>
    <w:rsid w:val="002A328D"/>
    <w:rsid w:val="002A405D"/>
    <w:rsid w:val="002A4BD5"/>
    <w:rsid w:val="002A5632"/>
    <w:rsid w:val="002A65FF"/>
    <w:rsid w:val="002A664D"/>
    <w:rsid w:val="002A67F5"/>
    <w:rsid w:val="002A7DFC"/>
    <w:rsid w:val="002B0FF1"/>
    <w:rsid w:val="002B1D21"/>
    <w:rsid w:val="002B24EB"/>
    <w:rsid w:val="002B4752"/>
    <w:rsid w:val="002B47B1"/>
    <w:rsid w:val="002B574A"/>
    <w:rsid w:val="002B5F5B"/>
    <w:rsid w:val="002B6B4B"/>
    <w:rsid w:val="002B75EA"/>
    <w:rsid w:val="002C04AF"/>
    <w:rsid w:val="002C132A"/>
    <w:rsid w:val="002C14D6"/>
    <w:rsid w:val="002C15E3"/>
    <w:rsid w:val="002C1B4E"/>
    <w:rsid w:val="002C3D4D"/>
    <w:rsid w:val="002C42E8"/>
    <w:rsid w:val="002C4AB2"/>
    <w:rsid w:val="002C4FFE"/>
    <w:rsid w:val="002C57BB"/>
    <w:rsid w:val="002C6DAD"/>
    <w:rsid w:val="002C7357"/>
    <w:rsid w:val="002C78E9"/>
    <w:rsid w:val="002C794B"/>
    <w:rsid w:val="002C7ACE"/>
    <w:rsid w:val="002C7CAF"/>
    <w:rsid w:val="002C7FD4"/>
    <w:rsid w:val="002D0C9A"/>
    <w:rsid w:val="002D0EAA"/>
    <w:rsid w:val="002D0FEC"/>
    <w:rsid w:val="002D298C"/>
    <w:rsid w:val="002D34F9"/>
    <w:rsid w:val="002D3F05"/>
    <w:rsid w:val="002D3F2E"/>
    <w:rsid w:val="002D3F31"/>
    <w:rsid w:val="002D4F2F"/>
    <w:rsid w:val="002D4F31"/>
    <w:rsid w:val="002D5FFC"/>
    <w:rsid w:val="002D7A0A"/>
    <w:rsid w:val="002E076D"/>
    <w:rsid w:val="002E1D8A"/>
    <w:rsid w:val="002E28FD"/>
    <w:rsid w:val="002E297D"/>
    <w:rsid w:val="002E312C"/>
    <w:rsid w:val="002E3427"/>
    <w:rsid w:val="002E3F4B"/>
    <w:rsid w:val="002E5207"/>
    <w:rsid w:val="002E5A31"/>
    <w:rsid w:val="002E6D5C"/>
    <w:rsid w:val="002E6F2D"/>
    <w:rsid w:val="002E7EC6"/>
    <w:rsid w:val="002F00E4"/>
    <w:rsid w:val="002F0269"/>
    <w:rsid w:val="002F2BC5"/>
    <w:rsid w:val="002F2EEF"/>
    <w:rsid w:val="002F343E"/>
    <w:rsid w:val="002F3496"/>
    <w:rsid w:val="002F3A73"/>
    <w:rsid w:val="002F3C97"/>
    <w:rsid w:val="002F3EE4"/>
    <w:rsid w:val="002F5284"/>
    <w:rsid w:val="002F534F"/>
    <w:rsid w:val="002F5A17"/>
    <w:rsid w:val="002F60F0"/>
    <w:rsid w:val="002F70D3"/>
    <w:rsid w:val="00300287"/>
    <w:rsid w:val="003004D6"/>
    <w:rsid w:val="0030084F"/>
    <w:rsid w:val="00300CF8"/>
    <w:rsid w:val="00300E0D"/>
    <w:rsid w:val="00301984"/>
    <w:rsid w:val="00301BE4"/>
    <w:rsid w:val="00302640"/>
    <w:rsid w:val="00303DDF"/>
    <w:rsid w:val="003045CB"/>
    <w:rsid w:val="003048F6"/>
    <w:rsid w:val="00305119"/>
    <w:rsid w:val="0030680A"/>
    <w:rsid w:val="00306EB3"/>
    <w:rsid w:val="00307818"/>
    <w:rsid w:val="003114C4"/>
    <w:rsid w:val="003116AB"/>
    <w:rsid w:val="003127C7"/>
    <w:rsid w:val="003131CB"/>
    <w:rsid w:val="00315688"/>
    <w:rsid w:val="003168F7"/>
    <w:rsid w:val="0031733B"/>
    <w:rsid w:val="0031782C"/>
    <w:rsid w:val="00320230"/>
    <w:rsid w:val="00320DC6"/>
    <w:rsid w:val="00322EDD"/>
    <w:rsid w:val="0032426D"/>
    <w:rsid w:val="0032528A"/>
    <w:rsid w:val="00325CCD"/>
    <w:rsid w:val="00325DC8"/>
    <w:rsid w:val="00325FD5"/>
    <w:rsid w:val="0032657F"/>
    <w:rsid w:val="00330E03"/>
    <w:rsid w:val="00331C09"/>
    <w:rsid w:val="00332A41"/>
    <w:rsid w:val="00333934"/>
    <w:rsid w:val="00334634"/>
    <w:rsid w:val="00334B86"/>
    <w:rsid w:val="003356E1"/>
    <w:rsid w:val="003361E8"/>
    <w:rsid w:val="00336754"/>
    <w:rsid w:val="00336906"/>
    <w:rsid w:val="00336CCF"/>
    <w:rsid w:val="003377F2"/>
    <w:rsid w:val="00337EE8"/>
    <w:rsid w:val="003406EE"/>
    <w:rsid w:val="0034139F"/>
    <w:rsid w:val="003418BC"/>
    <w:rsid w:val="00341D0F"/>
    <w:rsid w:val="00343CC7"/>
    <w:rsid w:val="00343DAC"/>
    <w:rsid w:val="003446AC"/>
    <w:rsid w:val="003451B7"/>
    <w:rsid w:val="003451C9"/>
    <w:rsid w:val="00346CDF"/>
    <w:rsid w:val="00347A6F"/>
    <w:rsid w:val="00352BE6"/>
    <w:rsid w:val="00353CC4"/>
    <w:rsid w:val="00353F49"/>
    <w:rsid w:val="003542F3"/>
    <w:rsid w:val="00354B0F"/>
    <w:rsid w:val="00355075"/>
    <w:rsid w:val="00355547"/>
    <w:rsid w:val="003558DB"/>
    <w:rsid w:val="00355DF6"/>
    <w:rsid w:val="00356D58"/>
    <w:rsid w:val="00357283"/>
    <w:rsid w:val="00357B31"/>
    <w:rsid w:val="00357CCC"/>
    <w:rsid w:val="0036090C"/>
    <w:rsid w:val="003610D1"/>
    <w:rsid w:val="00361369"/>
    <w:rsid w:val="00361813"/>
    <w:rsid w:val="00362446"/>
    <w:rsid w:val="003636BC"/>
    <w:rsid w:val="00363867"/>
    <w:rsid w:val="00364BB5"/>
    <w:rsid w:val="00365BAC"/>
    <w:rsid w:val="00365CC5"/>
    <w:rsid w:val="00366284"/>
    <w:rsid w:val="00366D1C"/>
    <w:rsid w:val="00367207"/>
    <w:rsid w:val="0036776B"/>
    <w:rsid w:val="0037014C"/>
    <w:rsid w:val="00371922"/>
    <w:rsid w:val="003719CE"/>
    <w:rsid w:val="00371E2A"/>
    <w:rsid w:val="00372034"/>
    <w:rsid w:val="00373CC2"/>
    <w:rsid w:val="00374C28"/>
    <w:rsid w:val="003750B2"/>
    <w:rsid w:val="003753D2"/>
    <w:rsid w:val="00376E53"/>
    <w:rsid w:val="00380B72"/>
    <w:rsid w:val="003812D1"/>
    <w:rsid w:val="00381AC5"/>
    <w:rsid w:val="00381D9B"/>
    <w:rsid w:val="00381E09"/>
    <w:rsid w:val="00382947"/>
    <w:rsid w:val="00382A29"/>
    <w:rsid w:val="00383520"/>
    <w:rsid w:val="00383646"/>
    <w:rsid w:val="0038368E"/>
    <w:rsid w:val="003836A6"/>
    <w:rsid w:val="00385A2E"/>
    <w:rsid w:val="00386E86"/>
    <w:rsid w:val="003870AF"/>
    <w:rsid w:val="0038796E"/>
    <w:rsid w:val="00390B4D"/>
    <w:rsid w:val="00390B92"/>
    <w:rsid w:val="003910A7"/>
    <w:rsid w:val="00391C29"/>
    <w:rsid w:val="00393BD4"/>
    <w:rsid w:val="00394896"/>
    <w:rsid w:val="00394CFE"/>
    <w:rsid w:val="00394D08"/>
    <w:rsid w:val="003972A1"/>
    <w:rsid w:val="00397D0F"/>
    <w:rsid w:val="003A037C"/>
    <w:rsid w:val="003A0912"/>
    <w:rsid w:val="003A1944"/>
    <w:rsid w:val="003A2523"/>
    <w:rsid w:val="003A50AF"/>
    <w:rsid w:val="003A54E2"/>
    <w:rsid w:val="003A5AF0"/>
    <w:rsid w:val="003A5E4A"/>
    <w:rsid w:val="003A6EF5"/>
    <w:rsid w:val="003B0D0D"/>
    <w:rsid w:val="003B1498"/>
    <w:rsid w:val="003B167E"/>
    <w:rsid w:val="003B176E"/>
    <w:rsid w:val="003B3F2A"/>
    <w:rsid w:val="003B50D9"/>
    <w:rsid w:val="003B5211"/>
    <w:rsid w:val="003B5913"/>
    <w:rsid w:val="003B65B7"/>
    <w:rsid w:val="003B7F58"/>
    <w:rsid w:val="003C065B"/>
    <w:rsid w:val="003C0CDA"/>
    <w:rsid w:val="003C29D0"/>
    <w:rsid w:val="003C3670"/>
    <w:rsid w:val="003C3B83"/>
    <w:rsid w:val="003C4904"/>
    <w:rsid w:val="003C5619"/>
    <w:rsid w:val="003C6040"/>
    <w:rsid w:val="003C65A4"/>
    <w:rsid w:val="003C74C5"/>
    <w:rsid w:val="003C78F0"/>
    <w:rsid w:val="003C7C9C"/>
    <w:rsid w:val="003D0AC6"/>
    <w:rsid w:val="003D3948"/>
    <w:rsid w:val="003D3975"/>
    <w:rsid w:val="003D3FA0"/>
    <w:rsid w:val="003D4713"/>
    <w:rsid w:val="003D54D5"/>
    <w:rsid w:val="003D5EB5"/>
    <w:rsid w:val="003D5F4C"/>
    <w:rsid w:val="003D6FC0"/>
    <w:rsid w:val="003D70A8"/>
    <w:rsid w:val="003D7243"/>
    <w:rsid w:val="003D7A4F"/>
    <w:rsid w:val="003E11BE"/>
    <w:rsid w:val="003E1289"/>
    <w:rsid w:val="003E1CAA"/>
    <w:rsid w:val="003E1D26"/>
    <w:rsid w:val="003E442E"/>
    <w:rsid w:val="003E51F2"/>
    <w:rsid w:val="003E59E7"/>
    <w:rsid w:val="003E5B55"/>
    <w:rsid w:val="003E5E9B"/>
    <w:rsid w:val="003E6E42"/>
    <w:rsid w:val="003E6E9F"/>
    <w:rsid w:val="003E7DE3"/>
    <w:rsid w:val="003F014F"/>
    <w:rsid w:val="003F0488"/>
    <w:rsid w:val="003F0656"/>
    <w:rsid w:val="003F1153"/>
    <w:rsid w:val="003F1A4A"/>
    <w:rsid w:val="003F1F66"/>
    <w:rsid w:val="003F2D7E"/>
    <w:rsid w:val="003F4091"/>
    <w:rsid w:val="003F4BE8"/>
    <w:rsid w:val="003F55C1"/>
    <w:rsid w:val="003F585A"/>
    <w:rsid w:val="003F5BA8"/>
    <w:rsid w:val="003F5CBD"/>
    <w:rsid w:val="003F716E"/>
    <w:rsid w:val="004007B4"/>
    <w:rsid w:val="00401016"/>
    <w:rsid w:val="00402F53"/>
    <w:rsid w:val="00402F99"/>
    <w:rsid w:val="00403CC2"/>
    <w:rsid w:val="00404802"/>
    <w:rsid w:val="0040565D"/>
    <w:rsid w:val="0040602E"/>
    <w:rsid w:val="00406083"/>
    <w:rsid w:val="00406B8D"/>
    <w:rsid w:val="00407304"/>
    <w:rsid w:val="00407599"/>
    <w:rsid w:val="00407718"/>
    <w:rsid w:val="00410061"/>
    <w:rsid w:val="00410107"/>
    <w:rsid w:val="00410620"/>
    <w:rsid w:val="00411022"/>
    <w:rsid w:val="00412714"/>
    <w:rsid w:val="004132E4"/>
    <w:rsid w:val="00413C8C"/>
    <w:rsid w:val="00414D49"/>
    <w:rsid w:val="00414DD9"/>
    <w:rsid w:val="00415335"/>
    <w:rsid w:val="004153CA"/>
    <w:rsid w:val="0041628E"/>
    <w:rsid w:val="00416738"/>
    <w:rsid w:val="004167D8"/>
    <w:rsid w:val="004169D1"/>
    <w:rsid w:val="004176E2"/>
    <w:rsid w:val="004177A9"/>
    <w:rsid w:val="004207EE"/>
    <w:rsid w:val="004208C7"/>
    <w:rsid w:val="00420B0B"/>
    <w:rsid w:val="004223B5"/>
    <w:rsid w:val="00422BB3"/>
    <w:rsid w:val="0042609F"/>
    <w:rsid w:val="0042663B"/>
    <w:rsid w:val="00426A01"/>
    <w:rsid w:val="00426D37"/>
    <w:rsid w:val="00427FA4"/>
    <w:rsid w:val="00430578"/>
    <w:rsid w:val="00430E44"/>
    <w:rsid w:val="004310FE"/>
    <w:rsid w:val="004319F1"/>
    <w:rsid w:val="0043204D"/>
    <w:rsid w:val="00432AF8"/>
    <w:rsid w:val="004334A1"/>
    <w:rsid w:val="00433558"/>
    <w:rsid w:val="0043657E"/>
    <w:rsid w:val="00436F2D"/>
    <w:rsid w:val="004413E2"/>
    <w:rsid w:val="004415EE"/>
    <w:rsid w:val="0044163A"/>
    <w:rsid w:val="00441DDC"/>
    <w:rsid w:val="004432A9"/>
    <w:rsid w:val="004441D5"/>
    <w:rsid w:val="004459AE"/>
    <w:rsid w:val="00445F57"/>
    <w:rsid w:val="004464E9"/>
    <w:rsid w:val="00446C3D"/>
    <w:rsid w:val="00446C4A"/>
    <w:rsid w:val="00446CA4"/>
    <w:rsid w:val="00447AE9"/>
    <w:rsid w:val="00447CAC"/>
    <w:rsid w:val="00451797"/>
    <w:rsid w:val="00451A4C"/>
    <w:rsid w:val="00452860"/>
    <w:rsid w:val="004531BE"/>
    <w:rsid w:val="00454217"/>
    <w:rsid w:val="0045707A"/>
    <w:rsid w:val="00457434"/>
    <w:rsid w:val="00460420"/>
    <w:rsid w:val="00460BCC"/>
    <w:rsid w:val="00461A22"/>
    <w:rsid w:val="004624CF"/>
    <w:rsid w:val="00462FF3"/>
    <w:rsid w:val="00463B64"/>
    <w:rsid w:val="00463F51"/>
    <w:rsid w:val="0046408E"/>
    <w:rsid w:val="0046421C"/>
    <w:rsid w:val="004646BA"/>
    <w:rsid w:val="00465788"/>
    <w:rsid w:val="00465A1D"/>
    <w:rsid w:val="00465A2C"/>
    <w:rsid w:val="00465ADF"/>
    <w:rsid w:val="00466426"/>
    <w:rsid w:val="00470DB7"/>
    <w:rsid w:val="00472259"/>
    <w:rsid w:val="004726D6"/>
    <w:rsid w:val="004734C4"/>
    <w:rsid w:val="00473574"/>
    <w:rsid w:val="00473CFB"/>
    <w:rsid w:val="00473F18"/>
    <w:rsid w:val="00474A84"/>
    <w:rsid w:val="00475074"/>
    <w:rsid w:val="004757E4"/>
    <w:rsid w:val="00475B64"/>
    <w:rsid w:val="00475CF1"/>
    <w:rsid w:val="00477332"/>
    <w:rsid w:val="0048036B"/>
    <w:rsid w:val="004806C8"/>
    <w:rsid w:val="004808D5"/>
    <w:rsid w:val="00481898"/>
    <w:rsid w:val="0048261B"/>
    <w:rsid w:val="004829C7"/>
    <w:rsid w:val="004829DF"/>
    <w:rsid w:val="00483E46"/>
    <w:rsid w:val="00484859"/>
    <w:rsid w:val="00484B79"/>
    <w:rsid w:val="0048524A"/>
    <w:rsid w:val="00486071"/>
    <w:rsid w:val="00486A7A"/>
    <w:rsid w:val="00487B77"/>
    <w:rsid w:val="00490624"/>
    <w:rsid w:val="004908BE"/>
    <w:rsid w:val="00490AB7"/>
    <w:rsid w:val="0049159E"/>
    <w:rsid w:val="00491A93"/>
    <w:rsid w:val="0049299E"/>
    <w:rsid w:val="00492C1A"/>
    <w:rsid w:val="00493049"/>
    <w:rsid w:val="00493275"/>
    <w:rsid w:val="004939FC"/>
    <w:rsid w:val="00493C33"/>
    <w:rsid w:val="004944ED"/>
    <w:rsid w:val="004947E3"/>
    <w:rsid w:val="00495F07"/>
    <w:rsid w:val="00496789"/>
    <w:rsid w:val="00497AD3"/>
    <w:rsid w:val="004A0530"/>
    <w:rsid w:val="004A0E64"/>
    <w:rsid w:val="004A1336"/>
    <w:rsid w:val="004A336D"/>
    <w:rsid w:val="004A3F2B"/>
    <w:rsid w:val="004A51C8"/>
    <w:rsid w:val="004A5A56"/>
    <w:rsid w:val="004A6235"/>
    <w:rsid w:val="004B04D9"/>
    <w:rsid w:val="004B068F"/>
    <w:rsid w:val="004B07A7"/>
    <w:rsid w:val="004B1DB5"/>
    <w:rsid w:val="004B2251"/>
    <w:rsid w:val="004B23FA"/>
    <w:rsid w:val="004B2AA5"/>
    <w:rsid w:val="004B2E7A"/>
    <w:rsid w:val="004B45D5"/>
    <w:rsid w:val="004B580A"/>
    <w:rsid w:val="004B6DE6"/>
    <w:rsid w:val="004B7418"/>
    <w:rsid w:val="004B783B"/>
    <w:rsid w:val="004C0228"/>
    <w:rsid w:val="004C06B8"/>
    <w:rsid w:val="004C082B"/>
    <w:rsid w:val="004C0CE5"/>
    <w:rsid w:val="004C4347"/>
    <w:rsid w:val="004C4EAB"/>
    <w:rsid w:val="004C52B5"/>
    <w:rsid w:val="004C5433"/>
    <w:rsid w:val="004C5DBA"/>
    <w:rsid w:val="004C64B5"/>
    <w:rsid w:val="004C6BBC"/>
    <w:rsid w:val="004D0B8E"/>
    <w:rsid w:val="004D0EE5"/>
    <w:rsid w:val="004D12F8"/>
    <w:rsid w:val="004D13E4"/>
    <w:rsid w:val="004D2EA1"/>
    <w:rsid w:val="004D2F8B"/>
    <w:rsid w:val="004D2FDD"/>
    <w:rsid w:val="004D2FDF"/>
    <w:rsid w:val="004D379B"/>
    <w:rsid w:val="004D4819"/>
    <w:rsid w:val="004D4858"/>
    <w:rsid w:val="004D4E9E"/>
    <w:rsid w:val="004D58DC"/>
    <w:rsid w:val="004D599C"/>
    <w:rsid w:val="004D5E97"/>
    <w:rsid w:val="004D6176"/>
    <w:rsid w:val="004D6544"/>
    <w:rsid w:val="004D6613"/>
    <w:rsid w:val="004D69B0"/>
    <w:rsid w:val="004D6A68"/>
    <w:rsid w:val="004D7063"/>
    <w:rsid w:val="004E094F"/>
    <w:rsid w:val="004E0C2C"/>
    <w:rsid w:val="004E1082"/>
    <w:rsid w:val="004E2830"/>
    <w:rsid w:val="004E31C7"/>
    <w:rsid w:val="004E3E66"/>
    <w:rsid w:val="004E3FFC"/>
    <w:rsid w:val="004E4CEF"/>
    <w:rsid w:val="004E593B"/>
    <w:rsid w:val="004E5EA7"/>
    <w:rsid w:val="004E616D"/>
    <w:rsid w:val="004E635E"/>
    <w:rsid w:val="004E66A3"/>
    <w:rsid w:val="004E75F3"/>
    <w:rsid w:val="004E777E"/>
    <w:rsid w:val="004E7BE4"/>
    <w:rsid w:val="004F0ECB"/>
    <w:rsid w:val="004F1210"/>
    <w:rsid w:val="004F1394"/>
    <w:rsid w:val="004F1412"/>
    <w:rsid w:val="004F1822"/>
    <w:rsid w:val="004F26D9"/>
    <w:rsid w:val="004F26E4"/>
    <w:rsid w:val="004F40B5"/>
    <w:rsid w:val="004F4399"/>
    <w:rsid w:val="004F5E8A"/>
    <w:rsid w:val="004F62C6"/>
    <w:rsid w:val="0050144D"/>
    <w:rsid w:val="00501789"/>
    <w:rsid w:val="00501D80"/>
    <w:rsid w:val="005021F4"/>
    <w:rsid w:val="00502B04"/>
    <w:rsid w:val="00503BFD"/>
    <w:rsid w:val="00503D36"/>
    <w:rsid w:val="005041DC"/>
    <w:rsid w:val="00504284"/>
    <w:rsid w:val="0050492F"/>
    <w:rsid w:val="00504AFC"/>
    <w:rsid w:val="00504CE6"/>
    <w:rsid w:val="005063D6"/>
    <w:rsid w:val="0050738A"/>
    <w:rsid w:val="00507D94"/>
    <w:rsid w:val="00510D15"/>
    <w:rsid w:val="005113E2"/>
    <w:rsid w:val="00511977"/>
    <w:rsid w:val="00511B4B"/>
    <w:rsid w:val="00512B52"/>
    <w:rsid w:val="00513BAA"/>
    <w:rsid w:val="00514050"/>
    <w:rsid w:val="00514738"/>
    <w:rsid w:val="0051593C"/>
    <w:rsid w:val="00516A01"/>
    <w:rsid w:val="00517736"/>
    <w:rsid w:val="005177CF"/>
    <w:rsid w:val="00517DE1"/>
    <w:rsid w:val="00520BC2"/>
    <w:rsid w:val="00521753"/>
    <w:rsid w:val="00524596"/>
    <w:rsid w:val="0052519B"/>
    <w:rsid w:val="00525C2A"/>
    <w:rsid w:val="0052619B"/>
    <w:rsid w:val="00526920"/>
    <w:rsid w:val="00526C2C"/>
    <w:rsid w:val="00526E3C"/>
    <w:rsid w:val="0052750F"/>
    <w:rsid w:val="00527A27"/>
    <w:rsid w:val="005303A7"/>
    <w:rsid w:val="00530B1D"/>
    <w:rsid w:val="0053153A"/>
    <w:rsid w:val="00532B51"/>
    <w:rsid w:val="005337AA"/>
    <w:rsid w:val="00533FDB"/>
    <w:rsid w:val="0053435E"/>
    <w:rsid w:val="00534561"/>
    <w:rsid w:val="00534826"/>
    <w:rsid w:val="00534B05"/>
    <w:rsid w:val="005358DC"/>
    <w:rsid w:val="005359FB"/>
    <w:rsid w:val="00536942"/>
    <w:rsid w:val="005373A7"/>
    <w:rsid w:val="00537B42"/>
    <w:rsid w:val="00537FDB"/>
    <w:rsid w:val="0054162E"/>
    <w:rsid w:val="00541665"/>
    <w:rsid w:val="005429FC"/>
    <w:rsid w:val="00543243"/>
    <w:rsid w:val="0054326C"/>
    <w:rsid w:val="005436C5"/>
    <w:rsid w:val="00543E20"/>
    <w:rsid w:val="005441BB"/>
    <w:rsid w:val="00544437"/>
    <w:rsid w:val="00544D62"/>
    <w:rsid w:val="0054561E"/>
    <w:rsid w:val="005458CC"/>
    <w:rsid w:val="00546EA0"/>
    <w:rsid w:val="00547295"/>
    <w:rsid w:val="005512F9"/>
    <w:rsid w:val="005515D6"/>
    <w:rsid w:val="00551D01"/>
    <w:rsid w:val="00551D0C"/>
    <w:rsid w:val="0055289D"/>
    <w:rsid w:val="00552FE5"/>
    <w:rsid w:val="00553D15"/>
    <w:rsid w:val="0055426E"/>
    <w:rsid w:val="0055478B"/>
    <w:rsid w:val="00554E4E"/>
    <w:rsid w:val="00556863"/>
    <w:rsid w:val="0055690C"/>
    <w:rsid w:val="00556C6C"/>
    <w:rsid w:val="00556C85"/>
    <w:rsid w:val="00557239"/>
    <w:rsid w:val="00557786"/>
    <w:rsid w:val="00557E39"/>
    <w:rsid w:val="005608A7"/>
    <w:rsid w:val="005609D5"/>
    <w:rsid w:val="0056155C"/>
    <w:rsid w:val="00561569"/>
    <w:rsid w:val="005622F1"/>
    <w:rsid w:val="0056245E"/>
    <w:rsid w:val="0056286A"/>
    <w:rsid w:val="00562A7C"/>
    <w:rsid w:val="00562F4C"/>
    <w:rsid w:val="0056329A"/>
    <w:rsid w:val="0056427D"/>
    <w:rsid w:val="00565B8F"/>
    <w:rsid w:val="005664CC"/>
    <w:rsid w:val="00566531"/>
    <w:rsid w:val="00570303"/>
    <w:rsid w:val="005717F5"/>
    <w:rsid w:val="005726AA"/>
    <w:rsid w:val="00572A38"/>
    <w:rsid w:val="00573720"/>
    <w:rsid w:val="00573CEE"/>
    <w:rsid w:val="005744BD"/>
    <w:rsid w:val="00574FA3"/>
    <w:rsid w:val="005751EF"/>
    <w:rsid w:val="00575935"/>
    <w:rsid w:val="00575CA4"/>
    <w:rsid w:val="00575DCC"/>
    <w:rsid w:val="005804EE"/>
    <w:rsid w:val="00580942"/>
    <w:rsid w:val="00580AAD"/>
    <w:rsid w:val="00581C59"/>
    <w:rsid w:val="00581C8D"/>
    <w:rsid w:val="005825D4"/>
    <w:rsid w:val="00582FFE"/>
    <w:rsid w:val="00583238"/>
    <w:rsid w:val="00583CD2"/>
    <w:rsid w:val="00585018"/>
    <w:rsid w:val="0058608A"/>
    <w:rsid w:val="0058624F"/>
    <w:rsid w:val="005868F0"/>
    <w:rsid w:val="00591691"/>
    <w:rsid w:val="0059193F"/>
    <w:rsid w:val="005920D1"/>
    <w:rsid w:val="0059218D"/>
    <w:rsid w:val="00592AF2"/>
    <w:rsid w:val="0059332C"/>
    <w:rsid w:val="00593F4D"/>
    <w:rsid w:val="00594D35"/>
    <w:rsid w:val="00595BE4"/>
    <w:rsid w:val="00596768"/>
    <w:rsid w:val="005971A8"/>
    <w:rsid w:val="005A162F"/>
    <w:rsid w:val="005A248F"/>
    <w:rsid w:val="005A2B7A"/>
    <w:rsid w:val="005A3E34"/>
    <w:rsid w:val="005A443A"/>
    <w:rsid w:val="005A4508"/>
    <w:rsid w:val="005A4F00"/>
    <w:rsid w:val="005A64F9"/>
    <w:rsid w:val="005A752A"/>
    <w:rsid w:val="005A7782"/>
    <w:rsid w:val="005B0219"/>
    <w:rsid w:val="005B0CA2"/>
    <w:rsid w:val="005B1831"/>
    <w:rsid w:val="005B21F5"/>
    <w:rsid w:val="005B244B"/>
    <w:rsid w:val="005B3247"/>
    <w:rsid w:val="005B35B4"/>
    <w:rsid w:val="005B39B3"/>
    <w:rsid w:val="005B3C96"/>
    <w:rsid w:val="005B4E47"/>
    <w:rsid w:val="005B7B74"/>
    <w:rsid w:val="005C0056"/>
    <w:rsid w:val="005C053D"/>
    <w:rsid w:val="005C0DD2"/>
    <w:rsid w:val="005C0FCE"/>
    <w:rsid w:val="005C1832"/>
    <w:rsid w:val="005C1E47"/>
    <w:rsid w:val="005C1F76"/>
    <w:rsid w:val="005C2964"/>
    <w:rsid w:val="005C2BE6"/>
    <w:rsid w:val="005C323B"/>
    <w:rsid w:val="005C5084"/>
    <w:rsid w:val="005C6C1A"/>
    <w:rsid w:val="005C73A3"/>
    <w:rsid w:val="005C7999"/>
    <w:rsid w:val="005C7CE1"/>
    <w:rsid w:val="005C7FDF"/>
    <w:rsid w:val="005D0603"/>
    <w:rsid w:val="005D0738"/>
    <w:rsid w:val="005D0942"/>
    <w:rsid w:val="005D2402"/>
    <w:rsid w:val="005D2AC0"/>
    <w:rsid w:val="005D430F"/>
    <w:rsid w:val="005D4375"/>
    <w:rsid w:val="005D45E7"/>
    <w:rsid w:val="005D4AAA"/>
    <w:rsid w:val="005D5342"/>
    <w:rsid w:val="005D5569"/>
    <w:rsid w:val="005E02F0"/>
    <w:rsid w:val="005E134C"/>
    <w:rsid w:val="005E1C88"/>
    <w:rsid w:val="005E22FE"/>
    <w:rsid w:val="005E2DF7"/>
    <w:rsid w:val="005E443E"/>
    <w:rsid w:val="005E4A88"/>
    <w:rsid w:val="005E5E11"/>
    <w:rsid w:val="005E7698"/>
    <w:rsid w:val="005E7C0B"/>
    <w:rsid w:val="005E7D91"/>
    <w:rsid w:val="005E7DD4"/>
    <w:rsid w:val="005E7DE8"/>
    <w:rsid w:val="005F053B"/>
    <w:rsid w:val="005F1957"/>
    <w:rsid w:val="005F196E"/>
    <w:rsid w:val="005F29DF"/>
    <w:rsid w:val="005F522A"/>
    <w:rsid w:val="005F7E23"/>
    <w:rsid w:val="00601838"/>
    <w:rsid w:val="00601B09"/>
    <w:rsid w:val="00602976"/>
    <w:rsid w:val="0060347E"/>
    <w:rsid w:val="0060371F"/>
    <w:rsid w:val="00603721"/>
    <w:rsid w:val="00603B1B"/>
    <w:rsid w:val="00603F3A"/>
    <w:rsid w:val="0060417C"/>
    <w:rsid w:val="00604687"/>
    <w:rsid w:val="00604746"/>
    <w:rsid w:val="006048E2"/>
    <w:rsid w:val="00604AF8"/>
    <w:rsid w:val="00605101"/>
    <w:rsid w:val="00605872"/>
    <w:rsid w:val="00606A03"/>
    <w:rsid w:val="006075AB"/>
    <w:rsid w:val="00607695"/>
    <w:rsid w:val="00607C99"/>
    <w:rsid w:val="00607DB0"/>
    <w:rsid w:val="00607E67"/>
    <w:rsid w:val="006102C6"/>
    <w:rsid w:val="006104FA"/>
    <w:rsid w:val="00611216"/>
    <w:rsid w:val="00612717"/>
    <w:rsid w:val="00612D55"/>
    <w:rsid w:val="00614C8C"/>
    <w:rsid w:val="00614C9C"/>
    <w:rsid w:val="00614DD8"/>
    <w:rsid w:val="0061505F"/>
    <w:rsid w:val="006151B4"/>
    <w:rsid w:val="006168F6"/>
    <w:rsid w:val="00617574"/>
    <w:rsid w:val="0061766B"/>
    <w:rsid w:val="006178A1"/>
    <w:rsid w:val="00617A39"/>
    <w:rsid w:val="006205B9"/>
    <w:rsid w:val="0062083A"/>
    <w:rsid w:val="00620B88"/>
    <w:rsid w:val="006218BA"/>
    <w:rsid w:val="00621A44"/>
    <w:rsid w:val="0062211E"/>
    <w:rsid w:val="00622FAC"/>
    <w:rsid w:val="006235E0"/>
    <w:rsid w:val="006246AA"/>
    <w:rsid w:val="00625055"/>
    <w:rsid w:val="006254DB"/>
    <w:rsid w:val="00625562"/>
    <w:rsid w:val="00625D71"/>
    <w:rsid w:val="006263DC"/>
    <w:rsid w:val="00626475"/>
    <w:rsid w:val="00626539"/>
    <w:rsid w:val="00626F14"/>
    <w:rsid w:val="0062788F"/>
    <w:rsid w:val="00627F9B"/>
    <w:rsid w:val="00630B90"/>
    <w:rsid w:val="00630D39"/>
    <w:rsid w:val="0063235A"/>
    <w:rsid w:val="00633845"/>
    <w:rsid w:val="00633F74"/>
    <w:rsid w:val="00635C83"/>
    <w:rsid w:val="00635D1F"/>
    <w:rsid w:val="00635F14"/>
    <w:rsid w:val="00636EC1"/>
    <w:rsid w:val="00636F22"/>
    <w:rsid w:val="00637034"/>
    <w:rsid w:val="006370D0"/>
    <w:rsid w:val="006373A6"/>
    <w:rsid w:val="00642CAA"/>
    <w:rsid w:val="00642DDF"/>
    <w:rsid w:val="006453EA"/>
    <w:rsid w:val="006456C1"/>
    <w:rsid w:val="006458B4"/>
    <w:rsid w:val="00646C97"/>
    <w:rsid w:val="006472AB"/>
    <w:rsid w:val="00650BAD"/>
    <w:rsid w:val="00650C02"/>
    <w:rsid w:val="00653645"/>
    <w:rsid w:val="00654B57"/>
    <w:rsid w:val="00654B9A"/>
    <w:rsid w:val="00654BE6"/>
    <w:rsid w:val="006550CA"/>
    <w:rsid w:val="0065593A"/>
    <w:rsid w:val="00655E3D"/>
    <w:rsid w:val="00656572"/>
    <w:rsid w:val="0065672D"/>
    <w:rsid w:val="00661196"/>
    <w:rsid w:val="00661847"/>
    <w:rsid w:val="00661E30"/>
    <w:rsid w:val="00661FB2"/>
    <w:rsid w:val="0066299B"/>
    <w:rsid w:val="00663085"/>
    <w:rsid w:val="00663322"/>
    <w:rsid w:val="0066376A"/>
    <w:rsid w:val="006657DD"/>
    <w:rsid w:val="006658B4"/>
    <w:rsid w:val="00667B8F"/>
    <w:rsid w:val="006706CD"/>
    <w:rsid w:val="006706CF"/>
    <w:rsid w:val="00670CB8"/>
    <w:rsid w:val="006720F1"/>
    <w:rsid w:val="006723AF"/>
    <w:rsid w:val="00673974"/>
    <w:rsid w:val="006747BF"/>
    <w:rsid w:val="006749B3"/>
    <w:rsid w:val="00674D31"/>
    <w:rsid w:val="00675859"/>
    <w:rsid w:val="00677008"/>
    <w:rsid w:val="006807FD"/>
    <w:rsid w:val="00681410"/>
    <w:rsid w:val="00681537"/>
    <w:rsid w:val="00682A33"/>
    <w:rsid w:val="00683670"/>
    <w:rsid w:val="006838A1"/>
    <w:rsid w:val="00683B5C"/>
    <w:rsid w:val="0068524E"/>
    <w:rsid w:val="00686C15"/>
    <w:rsid w:val="0068726C"/>
    <w:rsid w:val="00687740"/>
    <w:rsid w:val="0069359D"/>
    <w:rsid w:val="006937DF"/>
    <w:rsid w:val="006940B0"/>
    <w:rsid w:val="00694220"/>
    <w:rsid w:val="0069433E"/>
    <w:rsid w:val="0069448E"/>
    <w:rsid w:val="00694F45"/>
    <w:rsid w:val="006951F9"/>
    <w:rsid w:val="0069576A"/>
    <w:rsid w:val="00695F1B"/>
    <w:rsid w:val="00696392"/>
    <w:rsid w:val="00696978"/>
    <w:rsid w:val="00696D66"/>
    <w:rsid w:val="006970B3"/>
    <w:rsid w:val="006977B8"/>
    <w:rsid w:val="00697FF8"/>
    <w:rsid w:val="006A0002"/>
    <w:rsid w:val="006A05D0"/>
    <w:rsid w:val="006A0DD1"/>
    <w:rsid w:val="006A2BE5"/>
    <w:rsid w:val="006A39ED"/>
    <w:rsid w:val="006A48DE"/>
    <w:rsid w:val="006A5E42"/>
    <w:rsid w:val="006A6416"/>
    <w:rsid w:val="006A69F2"/>
    <w:rsid w:val="006A6FBE"/>
    <w:rsid w:val="006B0982"/>
    <w:rsid w:val="006B1143"/>
    <w:rsid w:val="006B1490"/>
    <w:rsid w:val="006B2482"/>
    <w:rsid w:val="006B2B16"/>
    <w:rsid w:val="006B3884"/>
    <w:rsid w:val="006B3CBF"/>
    <w:rsid w:val="006B4A86"/>
    <w:rsid w:val="006B7253"/>
    <w:rsid w:val="006B7D71"/>
    <w:rsid w:val="006C0300"/>
    <w:rsid w:val="006C0320"/>
    <w:rsid w:val="006C060C"/>
    <w:rsid w:val="006C0C01"/>
    <w:rsid w:val="006C0CA6"/>
    <w:rsid w:val="006C10C5"/>
    <w:rsid w:val="006C1656"/>
    <w:rsid w:val="006C245C"/>
    <w:rsid w:val="006C26FF"/>
    <w:rsid w:val="006C28FC"/>
    <w:rsid w:val="006C2B44"/>
    <w:rsid w:val="006C371D"/>
    <w:rsid w:val="006C448C"/>
    <w:rsid w:val="006C4A94"/>
    <w:rsid w:val="006C4EDF"/>
    <w:rsid w:val="006C515D"/>
    <w:rsid w:val="006C58BE"/>
    <w:rsid w:val="006C65AB"/>
    <w:rsid w:val="006C702C"/>
    <w:rsid w:val="006D09FD"/>
    <w:rsid w:val="006D0EE0"/>
    <w:rsid w:val="006D1A02"/>
    <w:rsid w:val="006D1C45"/>
    <w:rsid w:val="006D2E9F"/>
    <w:rsid w:val="006D486F"/>
    <w:rsid w:val="006D54A3"/>
    <w:rsid w:val="006D57E8"/>
    <w:rsid w:val="006D6616"/>
    <w:rsid w:val="006D6D0F"/>
    <w:rsid w:val="006D73D2"/>
    <w:rsid w:val="006D75E2"/>
    <w:rsid w:val="006E09D4"/>
    <w:rsid w:val="006E27B1"/>
    <w:rsid w:val="006E2918"/>
    <w:rsid w:val="006E3B74"/>
    <w:rsid w:val="006E45B4"/>
    <w:rsid w:val="006E4703"/>
    <w:rsid w:val="006E5B77"/>
    <w:rsid w:val="006E5E76"/>
    <w:rsid w:val="006E65FC"/>
    <w:rsid w:val="006E6A0F"/>
    <w:rsid w:val="006F0945"/>
    <w:rsid w:val="006F136E"/>
    <w:rsid w:val="006F1A7B"/>
    <w:rsid w:val="006F1B65"/>
    <w:rsid w:val="006F45DA"/>
    <w:rsid w:val="006F4601"/>
    <w:rsid w:val="006F531E"/>
    <w:rsid w:val="006F6166"/>
    <w:rsid w:val="006F71F9"/>
    <w:rsid w:val="006F73B1"/>
    <w:rsid w:val="007008D0"/>
    <w:rsid w:val="00700A0C"/>
    <w:rsid w:val="0070229D"/>
    <w:rsid w:val="007038B1"/>
    <w:rsid w:val="00705635"/>
    <w:rsid w:val="0070618B"/>
    <w:rsid w:val="007061DA"/>
    <w:rsid w:val="00706864"/>
    <w:rsid w:val="0071200A"/>
    <w:rsid w:val="00712AD5"/>
    <w:rsid w:val="0071508C"/>
    <w:rsid w:val="007153E7"/>
    <w:rsid w:val="00716105"/>
    <w:rsid w:val="00716D84"/>
    <w:rsid w:val="00716F91"/>
    <w:rsid w:val="00717549"/>
    <w:rsid w:val="00717CB1"/>
    <w:rsid w:val="00720AD2"/>
    <w:rsid w:val="00720F69"/>
    <w:rsid w:val="00721E72"/>
    <w:rsid w:val="00721EC4"/>
    <w:rsid w:val="00722291"/>
    <w:rsid w:val="00722573"/>
    <w:rsid w:val="00722833"/>
    <w:rsid w:val="00722B70"/>
    <w:rsid w:val="00722EBC"/>
    <w:rsid w:val="00722FD3"/>
    <w:rsid w:val="007231C4"/>
    <w:rsid w:val="0072418D"/>
    <w:rsid w:val="00724552"/>
    <w:rsid w:val="00724899"/>
    <w:rsid w:val="00726AEF"/>
    <w:rsid w:val="00727523"/>
    <w:rsid w:val="00730402"/>
    <w:rsid w:val="007314E3"/>
    <w:rsid w:val="00731947"/>
    <w:rsid w:val="0073316B"/>
    <w:rsid w:val="007336A6"/>
    <w:rsid w:val="00733888"/>
    <w:rsid w:val="00733AD0"/>
    <w:rsid w:val="0073444B"/>
    <w:rsid w:val="00734AB5"/>
    <w:rsid w:val="00735434"/>
    <w:rsid w:val="00735927"/>
    <w:rsid w:val="007359DD"/>
    <w:rsid w:val="00736384"/>
    <w:rsid w:val="00736434"/>
    <w:rsid w:val="007375FC"/>
    <w:rsid w:val="00740E16"/>
    <w:rsid w:val="0074351A"/>
    <w:rsid w:val="00746885"/>
    <w:rsid w:val="007509A2"/>
    <w:rsid w:val="00752D32"/>
    <w:rsid w:val="00754999"/>
    <w:rsid w:val="00755A9A"/>
    <w:rsid w:val="00755CBC"/>
    <w:rsid w:val="00756655"/>
    <w:rsid w:val="0075693C"/>
    <w:rsid w:val="0075789E"/>
    <w:rsid w:val="007600FF"/>
    <w:rsid w:val="0076040C"/>
    <w:rsid w:val="00761737"/>
    <w:rsid w:val="00761958"/>
    <w:rsid w:val="00761993"/>
    <w:rsid w:val="00761B46"/>
    <w:rsid w:val="00762A7A"/>
    <w:rsid w:val="00763751"/>
    <w:rsid w:val="0076441D"/>
    <w:rsid w:val="00764928"/>
    <w:rsid w:val="007653AE"/>
    <w:rsid w:val="00770C6C"/>
    <w:rsid w:val="00770CC5"/>
    <w:rsid w:val="00770D75"/>
    <w:rsid w:val="007715A3"/>
    <w:rsid w:val="00771D70"/>
    <w:rsid w:val="007725C9"/>
    <w:rsid w:val="007726BD"/>
    <w:rsid w:val="0077409A"/>
    <w:rsid w:val="00774DF2"/>
    <w:rsid w:val="00774FC6"/>
    <w:rsid w:val="007750AE"/>
    <w:rsid w:val="0077560E"/>
    <w:rsid w:val="00775A9C"/>
    <w:rsid w:val="00775D67"/>
    <w:rsid w:val="0077632B"/>
    <w:rsid w:val="0077680D"/>
    <w:rsid w:val="00776AAB"/>
    <w:rsid w:val="00780BBE"/>
    <w:rsid w:val="00780D8C"/>
    <w:rsid w:val="00781207"/>
    <w:rsid w:val="00781541"/>
    <w:rsid w:val="0078169B"/>
    <w:rsid w:val="007825C7"/>
    <w:rsid w:val="00782FBF"/>
    <w:rsid w:val="00783AD1"/>
    <w:rsid w:val="00783F35"/>
    <w:rsid w:val="00784516"/>
    <w:rsid w:val="0078455E"/>
    <w:rsid w:val="007847B6"/>
    <w:rsid w:val="00785C3E"/>
    <w:rsid w:val="00786113"/>
    <w:rsid w:val="00786423"/>
    <w:rsid w:val="00786B49"/>
    <w:rsid w:val="00786E9C"/>
    <w:rsid w:val="00786EA0"/>
    <w:rsid w:val="00787439"/>
    <w:rsid w:val="00787F41"/>
    <w:rsid w:val="007905A4"/>
    <w:rsid w:val="00790B8C"/>
    <w:rsid w:val="00790C1F"/>
    <w:rsid w:val="0079157C"/>
    <w:rsid w:val="007918E2"/>
    <w:rsid w:val="0079252B"/>
    <w:rsid w:val="00792973"/>
    <w:rsid w:val="00792E3F"/>
    <w:rsid w:val="00793BEF"/>
    <w:rsid w:val="00794729"/>
    <w:rsid w:val="00794AEB"/>
    <w:rsid w:val="007959BA"/>
    <w:rsid w:val="00796642"/>
    <w:rsid w:val="00796B55"/>
    <w:rsid w:val="007A07DB"/>
    <w:rsid w:val="007A0C13"/>
    <w:rsid w:val="007A1875"/>
    <w:rsid w:val="007A1ABA"/>
    <w:rsid w:val="007A44A6"/>
    <w:rsid w:val="007A5126"/>
    <w:rsid w:val="007A666C"/>
    <w:rsid w:val="007A6A28"/>
    <w:rsid w:val="007A7087"/>
    <w:rsid w:val="007A7A9E"/>
    <w:rsid w:val="007B09E5"/>
    <w:rsid w:val="007B09FC"/>
    <w:rsid w:val="007B1247"/>
    <w:rsid w:val="007B12C6"/>
    <w:rsid w:val="007B30DF"/>
    <w:rsid w:val="007B3CBF"/>
    <w:rsid w:val="007B3F84"/>
    <w:rsid w:val="007B409A"/>
    <w:rsid w:val="007B423E"/>
    <w:rsid w:val="007B578C"/>
    <w:rsid w:val="007B5B6F"/>
    <w:rsid w:val="007B6435"/>
    <w:rsid w:val="007B68C4"/>
    <w:rsid w:val="007B6BD9"/>
    <w:rsid w:val="007B6EC3"/>
    <w:rsid w:val="007B6F6E"/>
    <w:rsid w:val="007B7932"/>
    <w:rsid w:val="007B79FD"/>
    <w:rsid w:val="007B7C61"/>
    <w:rsid w:val="007B7CB2"/>
    <w:rsid w:val="007B7E35"/>
    <w:rsid w:val="007C1949"/>
    <w:rsid w:val="007C1F0D"/>
    <w:rsid w:val="007C20A2"/>
    <w:rsid w:val="007C2416"/>
    <w:rsid w:val="007C2727"/>
    <w:rsid w:val="007C28BD"/>
    <w:rsid w:val="007C49F8"/>
    <w:rsid w:val="007C508F"/>
    <w:rsid w:val="007C583C"/>
    <w:rsid w:val="007C585F"/>
    <w:rsid w:val="007C6057"/>
    <w:rsid w:val="007C614F"/>
    <w:rsid w:val="007C6A84"/>
    <w:rsid w:val="007C6BA2"/>
    <w:rsid w:val="007C708E"/>
    <w:rsid w:val="007D0145"/>
    <w:rsid w:val="007D0D85"/>
    <w:rsid w:val="007D1DC2"/>
    <w:rsid w:val="007D34EE"/>
    <w:rsid w:val="007D487C"/>
    <w:rsid w:val="007D523D"/>
    <w:rsid w:val="007D6B10"/>
    <w:rsid w:val="007D715E"/>
    <w:rsid w:val="007E0DAB"/>
    <w:rsid w:val="007E2633"/>
    <w:rsid w:val="007E35FB"/>
    <w:rsid w:val="007E367D"/>
    <w:rsid w:val="007E3B40"/>
    <w:rsid w:val="007E433C"/>
    <w:rsid w:val="007E4CA5"/>
    <w:rsid w:val="007E5A36"/>
    <w:rsid w:val="007F0105"/>
    <w:rsid w:val="007F0BE4"/>
    <w:rsid w:val="007F0DE4"/>
    <w:rsid w:val="007F1111"/>
    <w:rsid w:val="007F1438"/>
    <w:rsid w:val="007F1C20"/>
    <w:rsid w:val="007F2D96"/>
    <w:rsid w:val="007F4457"/>
    <w:rsid w:val="007F5599"/>
    <w:rsid w:val="007F6A3A"/>
    <w:rsid w:val="007F727A"/>
    <w:rsid w:val="007F7291"/>
    <w:rsid w:val="007F7E3D"/>
    <w:rsid w:val="008009F5"/>
    <w:rsid w:val="00801409"/>
    <w:rsid w:val="00801F28"/>
    <w:rsid w:val="00802C80"/>
    <w:rsid w:val="008030C6"/>
    <w:rsid w:val="00803B7C"/>
    <w:rsid w:val="00804AAD"/>
    <w:rsid w:val="0080514B"/>
    <w:rsid w:val="00805833"/>
    <w:rsid w:val="0080676C"/>
    <w:rsid w:val="00806A9E"/>
    <w:rsid w:val="008077CA"/>
    <w:rsid w:val="008102BB"/>
    <w:rsid w:val="008105E8"/>
    <w:rsid w:val="00811013"/>
    <w:rsid w:val="008119A5"/>
    <w:rsid w:val="00811D73"/>
    <w:rsid w:val="0081267B"/>
    <w:rsid w:val="00812E4F"/>
    <w:rsid w:val="0081300A"/>
    <w:rsid w:val="00815959"/>
    <w:rsid w:val="0081685F"/>
    <w:rsid w:val="00816E42"/>
    <w:rsid w:val="00816E49"/>
    <w:rsid w:val="008177A7"/>
    <w:rsid w:val="00820BBA"/>
    <w:rsid w:val="00820D5D"/>
    <w:rsid w:val="00820F43"/>
    <w:rsid w:val="00821D26"/>
    <w:rsid w:val="00821FA2"/>
    <w:rsid w:val="0082295F"/>
    <w:rsid w:val="008230A7"/>
    <w:rsid w:val="00823F80"/>
    <w:rsid w:val="008242DE"/>
    <w:rsid w:val="00824608"/>
    <w:rsid w:val="00825853"/>
    <w:rsid w:val="00825DF8"/>
    <w:rsid w:val="00825F13"/>
    <w:rsid w:val="008265A6"/>
    <w:rsid w:val="00827276"/>
    <w:rsid w:val="008277E5"/>
    <w:rsid w:val="00827952"/>
    <w:rsid w:val="00827CB9"/>
    <w:rsid w:val="00827FF2"/>
    <w:rsid w:val="008300CA"/>
    <w:rsid w:val="008310E9"/>
    <w:rsid w:val="008311C7"/>
    <w:rsid w:val="00831C59"/>
    <w:rsid w:val="0083278F"/>
    <w:rsid w:val="00832A6E"/>
    <w:rsid w:val="00833356"/>
    <w:rsid w:val="00834183"/>
    <w:rsid w:val="008343B0"/>
    <w:rsid w:val="008348D5"/>
    <w:rsid w:val="00835D1B"/>
    <w:rsid w:val="00836349"/>
    <w:rsid w:val="0083641D"/>
    <w:rsid w:val="00836AFF"/>
    <w:rsid w:val="0083724D"/>
    <w:rsid w:val="00837A47"/>
    <w:rsid w:val="00840382"/>
    <w:rsid w:val="008406C0"/>
    <w:rsid w:val="00841F03"/>
    <w:rsid w:val="008424F6"/>
    <w:rsid w:val="00842945"/>
    <w:rsid w:val="00842DFA"/>
    <w:rsid w:val="00844253"/>
    <w:rsid w:val="00844617"/>
    <w:rsid w:val="00844E2F"/>
    <w:rsid w:val="00846B7B"/>
    <w:rsid w:val="00846E9D"/>
    <w:rsid w:val="00846F76"/>
    <w:rsid w:val="00847ADA"/>
    <w:rsid w:val="00850794"/>
    <w:rsid w:val="008513DF"/>
    <w:rsid w:val="00851A57"/>
    <w:rsid w:val="008536C4"/>
    <w:rsid w:val="00853D68"/>
    <w:rsid w:val="00854020"/>
    <w:rsid w:val="0085441B"/>
    <w:rsid w:val="008545F2"/>
    <w:rsid w:val="00854B59"/>
    <w:rsid w:val="00855375"/>
    <w:rsid w:val="00856FA3"/>
    <w:rsid w:val="00857544"/>
    <w:rsid w:val="00857AEF"/>
    <w:rsid w:val="00862070"/>
    <w:rsid w:val="00862459"/>
    <w:rsid w:val="00862FE6"/>
    <w:rsid w:val="008638B2"/>
    <w:rsid w:val="00863F56"/>
    <w:rsid w:val="00864C51"/>
    <w:rsid w:val="008653C7"/>
    <w:rsid w:val="00865C09"/>
    <w:rsid w:val="00866C66"/>
    <w:rsid w:val="00867338"/>
    <w:rsid w:val="00870115"/>
    <w:rsid w:val="008712C1"/>
    <w:rsid w:val="00872E25"/>
    <w:rsid w:val="008730F4"/>
    <w:rsid w:val="00873370"/>
    <w:rsid w:val="00873503"/>
    <w:rsid w:val="0087399C"/>
    <w:rsid w:val="00875B68"/>
    <w:rsid w:val="00875F14"/>
    <w:rsid w:val="00880898"/>
    <w:rsid w:val="00881243"/>
    <w:rsid w:val="00881397"/>
    <w:rsid w:val="0088147E"/>
    <w:rsid w:val="008828F2"/>
    <w:rsid w:val="00882D3C"/>
    <w:rsid w:val="008843D6"/>
    <w:rsid w:val="0088575B"/>
    <w:rsid w:val="008871A7"/>
    <w:rsid w:val="00887297"/>
    <w:rsid w:val="008875BC"/>
    <w:rsid w:val="00891691"/>
    <w:rsid w:val="00891D13"/>
    <w:rsid w:val="00892261"/>
    <w:rsid w:val="00892F00"/>
    <w:rsid w:val="00893330"/>
    <w:rsid w:val="0089376F"/>
    <w:rsid w:val="00893D70"/>
    <w:rsid w:val="00893EA9"/>
    <w:rsid w:val="00893F53"/>
    <w:rsid w:val="00894490"/>
    <w:rsid w:val="008947B2"/>
    <w:rsid w:val="00895F54"/>
    <w:rsid w:val="00896602"/>
    <w:rsid w:val="00896D6C"/>
    <w:rsid w:val="008A071B"/>
    <w:rsid w:val="008A073E"/>
    <w:rsid w:val="008A143A"/>
    <w:rsid w:val="008A23A0"/>
    <w:rsid w:val="008A3490"/>
    <w:rsid w:val="008A4069"/>
    <w:rsid w:val="008A4453"/>
    <w:rsid w:val="008A4846"/>
    <w:rsid w:val="008A4EC9"/>
    <w:rsid w:val="008A4FBF"/>
    <w:rsid w:val="008A5231"/>
    <w:rsid w:val="008A5248"/>
    <w:rsid w:val="008A5814"/>
    <w:rsid w:val="008A60CD"/>
    <w:rsid w:val="008A6CDF"/>
    <w:rsid w:val="008B066B"/>
    <w:rsid w:val="008B116F"/>
    <w:rsid w:val="008B1351"/>
    <w:rsid w:val="008B1AB4"/>
    <w:rsid w:val="008B2121"/>
    <w:rsid w:val="008B2B32"/>
    <w:rsid w:val="008B4906"/>
    <w:rsid w:val="008B6195"/>
    <w:rsid w:val="008B6AA0"/>
    <w:rsid w:val="008B7E7E"/>
    <w:rsid w:val="008C0C5C"/>
    <w:rsid w:val="008C0FF1"/>
    <w:rsid w:val="008C1761"/>
    <w:rsid w:val="008C28FF"/>
    <w:rsid w:val="008C4797"/>
    <w:rsid w:val="008C48D6"/>
    <w:rsid w:val="008C4C5F"/>
    <w:rsid w:val="008C5712"/>
    <w:rsid w:val="008C6EA4"/>
    <w:rsid w:val="008C75E9"/>
    <w:rsid w:val="008C7A0D"/>
    <w:rsid w:val="008D0A52"/>
    <w:rsid w:val="008D1853"/>
    <w:rsid w:val="008D1F66"/>
    <w:rsid w:val="008D29A3"/>
    <w:rsid w:val="008D2F4C"/>
    <w:rsid w:val="008D3CA6"/>
    <w:rsid w:val="008D3DE4"/>
    <w:rsid w:val="008D3F1B"/>
    <w:rsid w:val="008D487F"/>
    <w:rsid w:val="008D64B0"/>
    <w:rsid w:val="008D682B"/>
    <w:rsid w:val="008D77B5"/>
    <w:rsid w:val="008D79FE"/>
    <w:rsid w:val="008D7DFE"/>
    <w:rsid w:val="008E03F9"/>
    <w:rsid w:val="008E0945"/>
    <w:rsid w:val="008E1361"/>
    <w:rsid w:val="008E189A"/>
    <w:rsid w:val="008E3323"/>
    <w:rsid w:val="008E3466"/>
    <w:rsid w:val="008E47A1"/>
    <w:rsid w:val="008E47BC"/>
    <w:rsid w:val="008E4910"/>
    <w:rsid w:val="008E4F02"/>
    <w:rsid w:val="008E5B24"/>
    <w:rsid w:val="008E6BFB"/>
    <w:rsid w:val="008E6D3A"/>
    <w:rsid w:val="008E788A"/>
    <w:rsid w:val="008F1829"/>
    <w:rsid w:val="008F2ABC"/>
    <w:rsid w:val="008F4A21"/>
    <w:rsid w:val="008F5705"/>
    <w:rsid w:val="008F58D8"/>
    <w:rsid w:val="008F63A6"/>
    <w:rsid w:val="008F6931"/>
    <w:rsid w:val="00900104"/>
    <w:rsid w:val="009016D0"/>
    <w:rsid w:val="00902D83"/>
    <w:rsid w:val="00903CBE"/>
    <w:rsid w:val="00905028"/>
    <w:rsid w:val="009050F1"/>
    <w:rsid w:val="0090577F"/>
    <w:rsid w:val="0090695F"/>
    <w:rsid w:val="009069BA"/>
    <w:rsid w:val="00907291"/>
    <w:rsid w:val="00911ACF"/>
    <w:rsid w:val="00914163"/>
    <w:rsid w:val="009144AF"/>
    <w:rsid w:val="00914999"/>
    <w:rsid w:val="00914BAF"/>
    <w:rsid w:val="009176CA"/>
    <w:rsid w:val="00920630"/>
    <w:rsid w:val="0092254A"/>
    <w:rsid w:val="0092457B"/>
    <w:rsid w:val="00924654"/>
    <w:rsid w:val="00926167"/>
    <w:rsid w:val="0092684E"/>
    <w:rsid w:val="009269D3"/>
    <w:rsid w:val="00927075"/>
    <w:rsid w:val="009270C4"/>
    <w:rsid w:val="009275CE"/>
    <w:rsid w:val="00927A96"/>
    <w:rsid w:val="00930AF8"/>
    <w:rsid w:val="0093141F"/>
    <w:rsid w:val="00931D0F"/>
    <w:rsid w:val="009338D5"/>
    <w:rsid w:val="009347FB"/>
    <w:rsid w:val="00935C9E"/>
    <w:rsid w:val="009372FC"/>
    <w:rsid w:val="00937599"/>
    <w:rsid w:val="009402EC"/>
    <w:rsid w:val="00940695"/>
    <w:rsid w:val="0094084A"/>
    <w:rsid w:val="00940B4B"/>
    <w:rsid w:val="00941539"/>
    <w:rsid w:val="00941C11"/>
    <w:rsid w:val="00942008"/>
    <w:rsid w:val="00942782"/>
    <w:rsid w:val="00943356"/>
    <w:rsid w:val="0094432C"/>
    <w:rsid w:val="0094600A"/>
    <w:rsid w:val="0094609F"/>
    <w:rsid w:val="009461E7"/>
    <w:rsid w:val="00946BA0"/>
    <w:rsid w:val="00946D3B"/>
    <w:rsid w:val="0094706F"/>
    <w:rsid w:val="009472B4"/>
    <w:rsid w:val="00947FFC"/>
    <w:rsid w:val="009501DB"/>
    <w:rsid w:val="00950F22"/>
    <w:rsid w:val="00952325"/>
    <w:rsid w:val="00952BB7"/>
    <w:rsid w:val="00952C24"/>
    <w:rsid w:val="00952DDF"/>
    <w:rsid w:val="0095310C"/>
    <w:rsid w:val="00953D9C"/>
    <w:rsid w:val="00953FDE"/>
    <w:rsid w:val="0095402B"/>
    <w:rsid w:val="0095496A"/>
    <w:rsid w:val="00955057"/>
    <w:rsid w:val="00956FDD"/>
    <w:rsid w:val="009571D9"/>
    <w:rsid w:val="0096084B"/>
    <w:rsid w:val="00961A13"/>
    <w:rsid w:val="00963369"/>
    <w:rsid w:val="00963502"/>
    <w:rsid w:val="009638AA"/>
    <w:rsid w:val="00963C2F"/>
    <w:rsid w:val="009649EC"/>
    <w:rsid w:val="009654FA"/>
    <w:rsid w:val="00967885"/>
    <w:rsid w:val="009702C6"/>
    <w:rsid w:val="00970C0C"/>
    <w:rsid w:val="00970C88"/>
    <w:rsid w:val="009711C7"/>
    <w:rsid w:val="00971330"/>
    <w:rsid w:val="00972BDD"/>
    <w:rsid w:val="00972ED0"/>
    <w:rsid w:val="009744E2"/>
    <w:rsid w:val="00975598"/>
    <w:rsid w:val="00975A61"/>
    <w:rsid w:val="009760A3"/>
    <w:rsid w:val="00976289"/>
    <w:rsid w:val="00977242"/>
    <w:rsid w:val="00977C9F"/>
    <w:rsid w:val="009816CB"/>
    <w:rsid w:val="00981FC3"/>
    <w:rsid w:val="00983C65"/>
    <w:rsid w:val="00984037"/>
    <w:rsid w:val="00984BAE"/>
    <w:rsid w:val="009858C7"/>
    <w:rsid w:val="00985E71"/>
    <w:rsid w:val="00986E47"/>
    <w:rsid w:val="00987158"/>
    <w:rsid w:val="0099008D"/>
    <w:rsid w:val="00990C13"/>
    <w:rsid w:val="009917FE"/>
    <w:rsid w:val="0099185A"/>
    <w:rsid w:val="00991DFA"/>
    <w:rsid w:val="0099236C"/>
    <w:rsid w:val="00993356"/>
    <w:rsid w:val="00993C07"/>
    <w:rsid w:val="00994035"/>
    <w:rsid w:val="00994C23"/>
    <w:rsid w:val="00994DCE"/>
    <w:rsid w:val="009952B5"/>
    <w:rsid w:val="009953C2"/>
    <w:rsid w:val="009955FD"/>
    <w:rsid w:val="00995607"/>
    <w:rsid w:val="00995B93"/>
    <w:rsid w:val="009963A8"/>
    <w:rsid w:val="009963B3"/>
    <w:rsid w:val="00996867"/>
    <w:rsid w:val="00996AC3"/>
    <w:rsid w:val="00996B7B"/>
    <w:rsid w:val="009A3ECE"/>
    <w:rsid w:val="009A5A41"/>
    <w:rsid w:val="009A5AB2"/>
    <w:rsid w:val="009A5DC9"/>
    <w:rsid w:val="009A5EF2"/>
    <w:rsid w:val="009A6321"/>
    <w:rsid w:val="009A6353"/>
    <w:rsid w:val="009A6AF6"/>
    <w:rsid w:val="009A7264"/>
    <w:rsid w:val="009A7C17"/>
    <w:rsid w:val="009A7F72"/>
    <w:rsid w:val="009B0411"/>
    <w:rsid w:val="009B24C6"/>
    <w:rsid w:val="009B29A8"/>
    <w:rsid w:val="009B2B01"/>
    <w:rsid w:val="009B3824"/>
    <w:rsid w:val="009B77A7"/>
    <w:rsid w:val="009C11A8"/>
    <w:rsid w:val="009C1232"/>
    <w:rsid w:val="009C14EE"/>
    <w:rsid w:val="009C3301"/>
    <w:rsid w:val="009C344E"/>
    <w:rsid w:val="009C39DB"/>
    <w:rsid w:val="009C43B6"/>
    <w:rsid w:val="009C52C0"/>
    <w:rsid w:val="009C59F8"/>
    <w:rsid w:val="009C6494"/>
    <w:rsid w:val="009C7411"/>
    <w:rsid w:val="009D01AC"/>
    <w:rsid w:val="009D1BD5"/>
    <w:rsid w:val="009D38D7"/>
    <w:rsid w:val="009D5AC6"/>
    <w:rsid w:val="009D5F53"/>
    <w:rsid w:val="009D65AB"/>
    <w:rsid w:val="009D6D1D"/>
    <w:rsid w:val="009D704F"/>
    <w:rsid w:val="009D7790"/>
    <w:rsid w:val="009E000E"/>
    <w:rsid w:val="009E2C1B"/>
    <w:rsid w:val="009E2EDE"/>
    <w:rsid w:val="009E3298"/>
    <w:rsid w:val="009E3660"/>
    <w:rsid w:val="009E37A8"/>
    <w:rsid w:val="009E41CE"/>
    <w:rsid w:val="009E4924"/>
    <w:rsid w:val="009E4E1B"/>
    <w:rsid w:val="009E4FE2"/>
    <w:rsid w:val="009E5D7E"/>
    <w:rsid w:val="009F2CB0"/>
    <w:rsid w:val="009F458C"/>
    <w:rsid w:val="009F47E7"/>
    <w:rsid w:val="009F53C2"/>
    <w:rsid w:val="009F6775"/>
    <w:rsid w:val="009F6855"/>
    <w:rsid w:val="009F6FFC"/>
    <w:rsid w:val="009F7875"/>
    <w:rsid w:val="00A00105"/>
    <w:rsid w:val="00A00BE6"/>
    <w:rsid w:val="00A01F25"/>
    <w:rsid w:val="00A0203D"/>
    <w:rsid w:val="00A0282D"/>
    <w:rsid w:val="00A02DB0"/>
    <w:rsid w:val="00A03F73"/>
    <w:rsid w:val="00A06ADD"/>
    <w:rsid w:val="00A10A99"/>
    <w:rsid w:val="00A11670"/>
    <w:rsid w:val="00A11F25"/>
    <w:rsid w:val="00A12153"/>
    <w:rsid w:val="00A1241E"/>
    <w:rsid w:val="00A12598"/>
    <w:rsid w:val="00A129F7"/>
    <w:rsid w:val="00A12A70"/>
    <w:rsid w:val="00A15F98"/>
    <w:rsid w:val="00A16DFF"/>
    <w:rsid w:val="00A2013C"/>
    <w:rsid w:val="00A20254"/>
    <w:rsid w:val="00A20CD5"/>
    <w:rsid w:val="00A20E13"/>
    <w:rsid w:val="00A211A6"/>
    <w:rsid w:val="00A21E7C"/>
    <w:rsid w:val="00A222BC"/>
    <w:rsid w:val="00A247BD"/>
    <w:rsid w:val="00A24F9B"/>
    <w:rsid w:val="00A264C3"/>
    <w:rsid w:val="00A2663E"/>
    <w:rsid w:val="00A26906"/>
    <w:rsid w:val="00A27402"/>
    <w:rsid w:val="00A30224"/>
    <w:rsid w:val="00A316CC"/>
    <w:rsid w:val="00A318F6"/>
    <w:rsid w:val="00A33402"/>
    <w:rsid w:val="00A3391B"/>
    <w:rsid w:val="00A33A06"/>
    <w:rsid w:val="00A34C3F"/>
    <w:rsid w:val="00A36C60"/>
    <w:rsid w:val="00A3718D"/>
    <w:rsid w:val="00A37523"/>
    <w:rsid w:val="00A37DC5"/>
    <w:rsid w:val="00A40852"/>
    <w:rsid w:val="00A42A41"/>
    <w:rsid w:val="00A42E36"/>
    <w:rsid w:val="00A42EED"/>
    <w:rsid w:val="00A43680"/>
    <w:rsid w:val="00A43AA6"/>
    <w:rsid w:val="00A44573"/>
    <w:rsid w:val="00A44BF2"/>
    <w:rsid w:val="00A44C85"/>
    <w:rsid w:val="00A44CC5"/>
    <w:rsid w:val="00A45E4D"/>
    <w:rsid w:val="00A50363"/>
    <w:rsid w:val="00A50958"/>
    <w:rsid w:val="00A50A53"/>
    <w:rsid w:val="00A50EAA"/>
    <w:rsid w:val="00A5110F"/>
    <w:rsid w:val="00A51A77"/>
    <w:rsid w:val="00A51D50"/>
    <w:rsid w:val="00A51E5D"/>
    <w:rsid w:val="00A5254D"/>
    <w:rsid w:val="00A52E78"/>
    <w:rsid w:val="00A53069"/>
    <w:rsid w:val="00A53864"/>
    <w:rsid w:val="00A54374"/>
    <w:rsid w:val="00A55972"/>
    <w:rsid w:val="00A563B5"/>
    <w:rsid w:val="00A563D6"/>
    <w:rsid w:val="00A56FFA"/>
    <w:rsid w:val="00A57255"/>
    <w:rsid w:val="00A57B81"/>
    <w:rsid w:val="00A600F1"/>
    <w:rsid w:val="00A608C6"/>
    <w:rsid w:val="00A61EE5"/>
    <w:rsid w:val="00A6293F"/>
    <w:rsid w:val="00A62F6D"/>
    <w:rsid w:val="00A636C8"/>
    <w:rsid w:val="00A64FD9"/>
    <w:rsid w:val="00A6669C"/>
    <w:rsid w:val="00A66754"/>
    <w:rsid w:val="00A66E95"/>
    <w:rsid w:val="00A670C7"/>
    <w:rsid w:val="00A67569"/>
    <w:rsid w:val="00A7030A"/>
    <w:rsid w:val="00A70E65"/>
    <w:rsid w:val="00A71D7B"/>
    <w:rsid w:val="00A72360"/>
    <w:rsid w:val="00A723A0"/>
    <w:rsid w:val="00A72A02"/>
    <w:rsid w:val="00A735C0"/>
    <w:rsid w:val="00A74087"/>
    <w:rsid w:val="00A75280"/>
    <w:rsid w:val="00A75718"/>
    <w:rsid w:val="00A81412"/>
    <w:rsid w:val="00A81FA0"/>
    <w:rsid w:val="00A82E84"/>
    <w:rsid w:val="00A8309E"/>
    <w:rsid w:val="00A834E7"/>
    <w:rsid w:val="00A84B4B"/>
    <w:rsid w:val="00A860DB"/>
    <w:rsid w:val="00A86297"/>
    <w:rsid w:val="00A867C3"/>
    <w:rsid w:val="00A86F72"/>
    <w:rsid w:val="00A87548"/>
    <w:rsid w:val="00A87AE7"/>
    <w:rsid w:val="00A90CA9"/>
    <w:rsid w:val="00A91D18"/>
    <w:rsid w:val="00A92D6B"/>
    <w:rsid w:val="00A935F1"/>
    <w:rsid w:val="00A965AF"/>
    <w:rsid w:val="00A979DF"/>
    <w:rsid w:val="00A97A06"/>
    <w:rsid w:val="00A97A15"/>
    <w:rsid w:val="00AA07F7"/>
    <w:rsid w:val="00AA20CF"/>
    <w:rsid w:val="00AA2219"/>
    <w:rsid w:val="00AA401B"/>
    <w:rsid w:val="00AA5876"/>
    <w:rsid w:val="00AA74BC"/>
    <w:rsid w:val="00AA7AFA"/>
    <w:rsid w:val="00AB03E9"/>
    <w:rsid w:val="00AB04F6"/>
    <w:rsid w:val="00AB1FB6"/>
    <w:rsid w:val="00AB3999"/>
    <w:rsid w:val="00AB4A7B"/>
    <w:rsid w:val="00AB57AC"/>
    <w:rsid w:val="00AB57C0"/>
    <w:rsid w:val="00AB64A6"/>
    <w:rsid w:val="00AC0831"/>
    <w:rsid w:val="00AC1DB5"/>
    <w:rsid w:val="00AC1E5D"/>
    <w:rsid w:val="00AC3CCC"/>
    <w:rsid w:val="00AC4057"/>
    <w:rsid w:val="00AC4CE9"/>
    <w:rsid w:val="00AC5EC2"/>
    <w:rsid w:val="00AC6F0E"/>
    <w:rsid w:val="00AD07BD"/>
    <w:rsid w:val="00AD0EAB"/>
    <w:rsid w:val="00AD135D"/>
    <w:rsid w:val="00AD4712"/>
    <w:rsid w:val="00AD4D04"/>
    <w:rsid w:val="00AD5034"/>
    <w:rsid w:val="00AD5B67"/>
    <w:rsid w:val="00AD675D"/>
    <w:rsid w:val="00AD707E"/>
    <w:rsid w:val="00AD70C1"/>
    <w:rsid w:val="00AD731D"/>
    <w:rsid w:val="00AE184A"/>
    <w:rsid w:val="00AE1B7D"/>
    <w:rsid w:val="00AE23B2"/>
    <w:rsid w:val="00AE25EF"/>
    <w:rsid w:val="00AE2A02"/>
    <w:rsid w:val="00AE32CF"/>
    <w:rsid w:val="00AE3487"/>
    <w:rsid w:val="00AE3D3A"/>
    <w:rsid w:val="00AE45C4"/>
    <w:rsid w:val="00AE461E"/>
    <w:rsid w:val="00AE4E8D"/>
    <w:rsid w:val="00AE540B"/>
    <w:rsid w:val="00AE5518"/>
    <w:rsid w:val="00AE69CD"/>
    <w:rsid w:val="00AE75BC"/>
    <w:rsid w:val="00AE7D05"/>
    <w:rsid w:val="00AE7EEE"/>
    <w:rsid w:val="00AE7F6E"/>
    <w:rsid w:val="00AE7FA6"/>
    <w:rsid w:val="00AF00D6"/>
    <w:rsid w:val="00AF03B6"/>
    <w:rsid w:val="00AF0593"/>
    <w:rsid w:val="00AF071F"/>
    <w:rsid w:val="00AF0799"/>
    <w:rsid w:val="00AF096D"/>
    <w:rsid w:val="00AF1088"/>
    <w:rsid w:val="00AF1684"/>
    <w:rsid w:val="00AF19E3"/>
    <w:rsid w:val="00AF1E8A"/>
    <w:rsid w:val="00AF1F2B"/>
    <w:rsid w:val="00AF4303"/>
    <w:rsid w:val="00AF5323"/>
    <w:rsid w:val="00AF533C"/>
    <w:rsid w:val="00AF5615"/>
    <w:rsid w:val="00AF62C7"/>
    <w:rsid w:val="00AF6A18"/>
    <w:rsid w:val="00AF7A38"/>
    <w:rsid w:val="00AF7A39"/>
    <w:rsid w:val="00AF7A3C"/>
    <w:rsid w:val="00B0076C"/>
    <w:rsid w:val="00B00801"/>
    <w:rsid w:val="00B00E3D"/>
    <w:rsid w:val="00B00EE0"/>
    <w:rsid w:val="00B012B8"/>
    <w:rsid w:val="00B0150E"/>
    <w:rsid w:val="00B01ACF"/>
    <w:rsid w:val="00B03C19"/>
    <w:rsid w:val="00B03CCF"/>
    <w:rsid w:val="00B040A6"/>
    <w:rsid w:val="00B045BA"/>
    <w:rsid w:val="00B05456"/>
    <w:rsid w:val="00B0675F"/>
    <w:rsid w:val="00B069B4"/>
    <w:rsid w:val="00B06CC9"/>
    <w:rsid w:val="00B07A81"/>
    <w:rsid w:val="00B100FB"/>
    <w:rsid w:val="00B105A8"/>
    <w:rsid w:val="00B12183"/>
    <w:rsid w:val="00B129FD"/>
    <w:rsid w:val="00B13271"/>
    <w:rsid w:val="00B13783"/>
    <w:rsid w:val="00B15C75"/>
    <w:rsid w:val="00B1667A"/>
    <w:rsid w:val="00B1713F"/>
    <w:rsid w:val="00B173E2"/>
    <w:rsid w:val="00B1759A"/>
    <w:rsid w:val="00B17E74"/>
    <w:rsid w:val="00B219ED"/>
    <w:rsid w:val="00B21A69"/>
    <w:rsid w:val="00B21EC8"/>
    <w:rsid w:val="00B23526"/>
    <w:rsid w:val="00B24E92"/>
    <w:rsid w:val="00B25F86"/>
    <w:rsid w:val="00B2610B"/>
    <w:rsid w:val="00B26DA5"/>
    <w:rsid w:val="00B30CDC"/>
    <w:rsid w:val="00B31484"/>
    <w:rsid w:val="00B316C3"/>
    <w:rsid w:val="00B328BD"/>
    <w:rsid w:val="00B3344A"/>
    <w:rsid w:val="00B33CFB"/>
    <w:rsid w:val="00B33D26"/>
    <w:rsid w:val="00B34BBB"/>
    <w:rsid w:val="00B352C9"/>
    <w:rsid w:val="00B35DA0"/>
    <w:rsid w:val="00B36005"/>
    <w:rsid w:val="00B362A3"/>
    <w:rsid w:val="00B366A2"/>
    <w:rsid w:val="00B3748B"/>
    <w:rsid w:val="00B40CD5"/>
    <w:rsid w:val="00B4120D"/>
    <w:rsid w:val="00B41B77"/>
    <w:rsid w:val="00B42C45"/>
    <w:rsid w:val="00B433FA"/>
    <w:rsid w:val="00B44451"/>
    <w:rsid w:val="00B46CFE"/>
    <w:rsid w:val="00B500F9"/>
    <w:rsid w:val="00B50481"/>
    <w:rsid w:val="00B50835"/>
    <w:rsid w:val="00B5099D"/>
    <w:rsid w:val="00B511A3"/>
    <w:rsid w:val="00B52530"/>
    <w:rsid w:val="00B5493C"/>
    <w:rsid w:val="00B55582"/>
    <w:rsid w:val="00B55FB2"/>
    <w:rsid w:val="00B56423"/>
    <w:rsid w:val="00B56DBC"/>
    <w:rsid w:val="00B571D8"/>
    <w:rsid w:val="00B57E0A"/>
    <w:rsid w:val="00B60974"/>
    <w:rsid w:val="00B6107B"/>
    <w:rsid w:val="00B61706"/>
    <w:rsid w:val="00B62845"/>
    <w:rsid w:val="00B62E1E"/>
    <w:rsid w:val="00B639A9"/>
    <w:rsid w:val="00B63F20"/>
    <w:rsid w:val="00B64698"/>
    <w:rsid w:val="00B64FD1"/>
    <w:rsid w:val="00B6543D"/>
    <w:rsid w:val="00B65AA3"/>
    <w:rsid w:val="00B6630E"/>
    <w:rsid w:val="00B66DAC"/>
    <w:rsid w:val="00B67022"/>
    <w:rsid w:val="00B6736D"/>
    <w:rsid w:val="00B676B0"/>
    <w:rsid w:val="00B704E4"/>
    <w:rsid w:val="00B708AB"/>
    <w:rsid w:val="00B70BE0"/>
    <w:rsid w:val="00B729FD"/>
    <w:rsid w:val="00B730BC"/>
    <w:rsid w:val="00B74A90"/>
    <w:rsid w:val="00B7566B"/>
    <w:rsid w:val="00B75951"/>
    <w:rsid w:val="00B75B98"/>
    <w:rsid w:val="00B76716"/>
    <w:rsid w:val="00B7683A"/>
    <w:rsid w:val="00B76A41"/>
    <w:rsid w:val="00B77212"/>
    <w:rsid w:val="00B77BF1"/>
    <w:rsid w:val="00B77F0F"/>
    <w:rsid w:val="00B818CE"/>
    <w:rsid w:val="00B81F74"/>
    <w:rsid w:val="00B82592"/>
    <w:rsid w:val="00B84211"/>
    <w:rsid w:val="00B86670"/>
    <w:rsid w:val="00B867C5"/>
    <w:rsid w:val="00B909E3"/>
    <w:rsid w:val="00B91193"/>
    <w:rsid w:val="00B92629"/>
    <w:rsid w:val="00B9266C"/>
    <w:rsid w:val="00B928DE"/>
    <w:rsid w:val="00B93546"/>
    <w:rsid w:val="00B946E1"/>
    <w:rsid w:val="00B9551B"/>
    <w:rsid w:val="00B95E56"/>
    <w:rsid w:val="00B963BE"/>
    <w:rsid w:val="00B97417"/>
    <w:rsid w:val="00B97CA2"/>
    <w:rsid w:val="00BA1E80"/>
    <w:rsid w:val="00BA2239"/>
    <w:rsid w:val="00BA2364"/>
    <w:rsid w:val="00BA2598"/>
    <w:rsid w:val="00BA2F7C"/>
    <w:rsid w:val="00BA354D"/>
    <w:rsid w:val="00BA496C"/>
    <w:rsid w:val="00BA4A3F"/>
    <w:rsid w:val="00BA5148"/>
    <w:rsid w:val="00BA6C6A"/>
    <w:rsid w:val="00BA6FB5"/>
    <w:rsid w:val="00BA7C28"/>
    <w:rsid w:val="00BA7E58"/>
    <w:rsid w:val="00BB117C"/>
    <w:rsid w:val="00BB17AB"/>
    <w:rsid w:val="00BB1B3E"/>
    <w:rsid w:val="00BB299B"/>
    <w:rsid w:val="00BB2B80"/>
    <w:rsid w:val="00BB2E09"/>
    <w:rsid w:val="00BB39DE"/>
    <w:rsid w:val="00BB5529"/>
    <w:rsid w:val="00BB5770"/>
    <w:rsid w:val="00BB7081"/>
    <w:rsid w:val="00BB7677"/>
    <w:rsid w:val="00BB7DE9"/>
    <w:rsid w:val="00BC1427"/>
    <w:rsid w:val="00BC1BAE"/>
    <w:rsid w:val="00BC2565"/>
    <w:rsid w:val="00BC34F2"/>
    <w:rsid w:val="00BC4FCB"/>
    <w:rsid w:val="00BC5450"/>
    <w:rsid w:val="00BC5FF8"/>
    <w:rsid w:val="00BC7086"/>
    <w:rsid w:val="00BC7290"/>
    <w:rsid w:val="00BD0928"/>
    <w:rsid w:val="00BD1420"/>
    <w:rsid w:val="00BD148C"/>
    <w:rsid w:val="00BD14E2"/>
    <w:rsid w:val="00BD2665"/>
    <w:rsid w:val="00BD28F7"/>
    <w:rsid w:val="00BD3332"/>
    <w:rsid w:val="00BD42CE"/>
    <w:rsid w:val="00BD5162"/>
    <w:rsid w:val="00BD67C7"/>
    <w:rsid w:val="00BD67D5"/>
    <w:rsid w:val="00BD7E61"/>
    <w:rsid w:val="00BD7F34"/>
    <w:rsid w:val="00BE020C"/>
    <w:rsid w:val="00BE0B82"/>
    <w:rsid w:val="00BE104E"/>
    <w:rsid w:val="00BE21ED"/>
    <w:rsid w:val="00BE3EC4"/>
    <w:rsid w:val="00BE40EC"/>
    <w:rsid w:val="00BE47BD"/>
    <w:rsid w:val="00BE4EC4"/>
    <w:rsid w:val="00BE54B2"/>
    <w:rsid w:val="00BE5696"/>
    <w:rsid w:val="00BE6BF1"/>
    <w:rsid w:val="00BE6D2F"/>
    <w:rsid w:val="00BE72C5"/>
    <w:rsid w:val="00BF2113"/>
    <w:rsid w:val="00BF294D"/>
    <w:rsid w:val="00BF3446"/>
    <w:rsid w:val="00BF3834"/>
    <w:rsid w:val="00BF3A5B"/>
    <w:rsid w:val="00BF6896"/>
    <w:rsid w:val="00BF70E4"/>
    <w:rsid w:val="00BF7CD5"/>
    <w:rsid w:val="00C01180"/>
    <w:rsid w:val="00C027DD"/>
    <w:rsid w:val="00C02F54"/>
    <w:rsid w:val="00C03228"/>
    <w:rsid w:val="00C03B90"/>
    <w:rsid w:val="00C03E64"/>
    <w:rsid w:val="00C04014"/>
    <w:rsid w:val="00C041A9"/>
    <w:rsid w:val="00C04379"/>
    <w:rsid w:val="00C04C8F"/>
    <w:rsid w:val="00C0600E"/>
    <w:rsid w:val="00C06422"/>
    <w:rsid w:val="00C0649B"/>
    <w:rsid w:val="00C06BE7"/>
    <w:rsid w:val="00C06C54"/>
    <w:rsid w:val="00C07011"/>
    <w:rsid w:val="00C07D4C"/>
    <w:rsid w:val="00C11936"/>
    <w:rsid w:val="00C11C39"/>
    <w:rsid w:val="00C13D63"/>
    <w:rsid w:val="00C142D7"/>
    <w:rsid w:val="00C14748"/>
    <w:rsid w:val="00C14A36"/>
    <w:rsid w:val="00C16343"/>
    <w:rsid w:val="00C17983"/>
    <w:rsid w:val="00C2045F"/>
    <w:rsid w:val="00C20D3F"/>
    <w:rsid w:val="00C22B85"/>
    <w:rsid w:val="00C22E0F"/>
    <w:rsid w:val="00C22E4D"/>
    <w:rsid w:val="00C242C0"/>
    <w:rsid w:val="00C24BDB"/>
    <w:rsid w:val="00C24F3D"/>
    <w:rsid w:val="00C25827"/>
    <w:rsid w:val="00C25A2B"/>
    <w:rsid w:val="00C260EA"/>
    <w:rsid w:val="00C26560"/>
    <w:rsid w:val="00C26614"/>
    <w:rsid w:val="00C30527"/>
    <w:rsid w:val="00C322A7"/>
    <w:rsid w:val="00C32398"/>
    <w:rsid w:val="00C32C70"/>
    <w:rsid w:val="00C331D2"/>
    <w:rsid w:val="00C33208"/>
    <w:rsid w:val="00C3349D"/>
    <w:rsid w:val="00C35A70"/>
    <w:rsid w:val="00C35C11"/>
    <w:rsid w:val="00C35ED0"/>
    <w:rsid w:val="00C361FC"/>
    <w:rsid w:val="00C37920"/>
    <w:rsid w:val="00C37AAF"/>
    <w:rsid w:val="00C401EA"/>
    <w:rsid w:val="00C40602"/>
    <w:rsid w:val="00C411C5"/>
    <w:rsid w:val="00C41501"/>
    <w:rsid w:val="00C440B6"/>
    <w:rsid w:val="00C447E2"/>
    <w:rsid w:val="00C44F4A"/>
    <w:rsid w:val="00C45669"/>
    <w:rsid w:val="00C45DD2"/>
    <w:rsid w:val="00C46854"/>
    <w:rsid w:val="00C46B5E"/>
    <w:rsid w:val="00C46E6E"/>
    <w:rsid w:val="00C471A2"/>
    <w:rsid w:val="00C50B66"/>
    <w:rsid w:val="00C50F39"/>
    <w:rsid w:val="00C5145C"/>
    <w:rsid w:val="00C5217B"/>
    <w:rsid w:val="00C52251"/>
    <w:rsid w:val="00C52B87"/>
    <w:rsid w:val="00C53429"/>
    <w:rsid w:val="00C5349C"/>
    <w:rsid w:val="00C545DC"/>
    <w:rsid w:val="00C54B1A"/>
    <w:rsid w:val="00C55013"/>
    <w:rsid w:val="00C55773"/>
    <w:rsid w:val="00C56C5B"/>
    <w:rsid w:val="00C61A69"/>
    <w:rsid w:val="00C620F2"/>
    <w:rsid w:val="00C64D8A"/>
    <w:rsid w:val="00C65AE5"/>
    <w:rsid w:val="00C660A3"/>
    <w:rsid w:val="00C660F6"/>
    <w:rsid w:val="00C66351"/>
    <w:rsid w:val="00C667AC"/>
    <w:rsid w:val="00C66D96"/>
    <w:rsid w:val="00C6728A"/>
    <w:rsid w:val="00C67D3B"/>
    <w:rsid w:val="00C701A4"/>
    <w:rsid w:val="00C716E8"/>
    <w:rsid w:val="00C739F2"/>
    <w:rsid w:val="00C73D80"/>
    <w:rsid w:val="00C744C1"/>
    <w:rsid w:val="00C75315"/>
    <w:rsid w:val="00C763C6"/>
    <w:rsid w:val="00C7685C"/>
    <w:rsid w:val="00C76B26"/>
    <w:rsid w:val="00C7706D"/>
    <w:rsid w:val="00C7716B"/>
    <w:rsid w:val="00C809DE"/>
    <w:rsid w:val="00C816AF"/>
    <w:rsid w:val="00C81B0F"/>
    <w:rsid w:val="00C81CC8"/>
    <w:rsid w:val="00C81DB7"/>
    <w:rsid w:val="00C81DBB"/>
    <w:rsid w:val="00C82631"/>
    <w:rsid w:val="00C82908"/>
    <w:rsid w:val="00C8357C"/>
    <w:rsid w:val="00C83E65"/>
    <w:rsid w:val="00C856CF"/>
    <w:rsid w:val="00C85766"/>
    <w:rsid w:val="00C85EB9"/>
    <w:rsid w:val="00C86158"/>
    <w:rsid w:val="00C867A1"/>
    <w:rsid w:val="00C86CC7"/>
    <w:rsid w:val="00C8736C"/>
    <w:rsid w:val="00C87654"/>
    <w:rsid w:val="00C9033A"/>
    <w:rsid w:val="00C911D7"/>
    <w:rsid w:val="00C9139A"/>
    <w:rsid w:val="00C91A9A"/>
    <w:rsid w:val="00C9303B"/>
    <w:rsid w:val="00C939DA"/>
    <w:rsid w:val="00C93ACE"/>
    <w:rsid w:val="00C93F3F"/>
    <w:rsid w:val="00C958E2"/>
    <w:rsid w:val="00C962FF"/>
    <w:rsid w:val="00C96CB9"/>
    <w:rsid w:val="00C96DD9"/>
    <w:rsid w:val="00CA0743"/>
    <w:rsid w:val="00CA1437"/>
    <w:rsid w:val="00CA15A9"/>
    <w:rsid w:val="00CA1795"/>
    <w:rsid w:val="00CA2674"/>
    <w:rsid w:val="00CA2ABA"/>
    <w:rsid w:val="00CA2C0F"/>
    <w:rsid w:val="00CA33FD"/>
    <w:rsid w:val="00CA3E2D"/>
    <w:rsid w:val="00CA409D"/>
    <w:rsid w:val="00CA4414"/>
    <w:rsid w:val="00CA4705"/>
    <w:rsid w:val="00CA4B0E"/>
    <w:rsid w:val="00CA52B9"/>
    <w:rsid w:val="00CA55F4"/>
    <w:rsid w:val="00CA5F39"/>
    <w:rsid w:val="00CA6F24"/>
    <w:rsid w:val="00CA6FCA"/>
    <w:rsid w:val="00CA7CAA"/>
    <w:rsid w:val="00CB0C26"/>
    <w:rsid w:val="00CB11C7"/>
    <w:rsid w:val="00CB1697"/>
    <w:rsid w:val="00CB25ED"/>
    <w:rsid w:val="00CB26AF"/>
    <w:rsid w:val="00CB3450"/>
    <w:rsid w:val="00CB3894"/>
    <w:rsid w:val="00CB3B00"/>
    <w:rsid w:val="00CB47A2"/>
    <w:rsid w:val="00CB5150"/>
    <w:rsid w:val="00CB5667"/>
    <w:rsid w:val="00CB5DB7"/>
    <w:rsid w:val="00CB61B5"/>
    <w:rsid w:val="00CB66AC"/>
    <w:rsid w:val="00CB6CB1"/>
    <w:rsid w:val="00CB72FC"/>
    <w:rsid w:val="00CB7F3F"/>
    <w:rsid w:val="00CC0CA1"/>
    <w:rsid w:val="00CC163C"/>
    <w:rsid w:val="00CC1D54"/>
    <w:rsid w:val="00CC23A3"/>
    <w:rsid w:val="00CC2690"/>
    <w:rsid w:val="00CC3065"/>
    <w:rsid w:val="00CC4403"/>
    <w:rsid w:val="00CC4411"/>
    <w:rsid w:val="00CC4FFD"/>
    <w:rsid w:val="00CC5C92"/>
    <w:rsid w:val="00CC5EF3"/>
    <w:rsid w:val="00CC6CCF"/>
    <w:rsid w:val="00CC7086"/>
    <w:rsid w:val="00CC7423"/>
    <w:rsid w:val="00CC76D2"/>
    <w:rsid w:val="00CD0442"/>
    <w:rsid w:val="00CD1223"/>
    <w:rsid w:val="00CD17DD"/>
    <w:rsid w:val="00CD2115"/>
    <w:rsid w:val="00CD37C3"/>
    <w:rsid w:val="00CD400F"/>
    <w:rsid w:val="00CD65D4"/>
    <w:rsid w:val="00CE0AAA"/>
    <w:rsid w:val="00CE115F"/>
    <w:rsid w:val="00CE1237"/>
    <w:rsid w:val="00CE1B7E"/>
    <w:rsid w:val="00CE23DC"/>
    <w:rsid w:val="00CE3374"/>
    <w:rsid w:val="00CE44FF"/>
    <w:rsid w:val="00CE48DF"/>
    <w:rsid w:val="00CE505C"/>
    <w:rsid w:val="00CE5408"/>
    <w:rsid w:val="00CE58C2"/>
    <w:rsid w:val="00CE68D9"/>
    <w:rsid w:val="00CE770A"/>
    <w:rsid w:val="00CF0DD7"/>
    <w:rsid w:val="00CF1612"/>
    <w:rsid w:val="00CF19AF"/>
    <w:rsid w:val="00CF1AC8"/>
    <w:rsid w:val="00CF2510"/>
    <w:rsid w:val="00CF2F20"/>
    <w:rsid w:val="00CF3D59"/>
    <w:rsid w:val="00CF3D5E"/>
    <w:rsid w:val="00CF4B9F"/>
    <w:rsid w:val="00CF4CD3"/>
    <w:rsid w:val="00CF7CF5"/>
    <w:rsid w:val="00D001F4"/>
    <w:rsid w:val="00D01101"/>
    <w:rsid w:val="00D018CB"/>
    <w:rsid w:val="00D01A0C"/>
    <w:rsid w:val="00D02CC5"/>
    <w:rsid w:val="00D0381F"/>
    <w:rsid w:val="00D0455D"/>
    <w:rsid w:val="00D04B1D"/>
    <w:rsid w:val="00D062F5"/>
    <w:rsid w:val="00D06629"/>
    <w:rsid w:val="00D0666F"/>
    <w:rsid w:val="00D06B73"/>
    <w:rsid w:val="00D06F90"/>
    <w:rsid w:val="00D06FDA"/>
    <w:rsid w:val="00D07CD1"/>
    <w:rsid w:val="00D07CE5"/>
    <w:rsid w:val="00D07EDF"/>
    <w:rsid w:val="00D10224"/>
    <w:rsid w:val="00D10D94"/>
    <w:rsid w:val="00D1132D"/>
    <w:rsid w:val="00D1135A"/>
    <w:rsid w:val="00D11C96"/>
    <w:rsid w:val="00D1349A"/>
    <w:rsid w:val="00D137C9"/>
    <w:rsid w:val="00D13845"/>
    <w:rsid w:val="00D156E8"/>
    <w:rsid w:val="00D15B71"/>
    <w:rsid w:val="00D15BF5"/>
    <w:rsid w:val="00D17163"/>
    <w:rsid w:val="00D17A97"/>
    <w:rsid w:val="00D20191"/>
    <w:rsid w:val="00D2141B"/>
    <w:rsid w:val="00D21845"/>
    <w:rsid w:val="00D21BD2"/>
    <w:rsid w:val="00D21CB4"/>
    <w:rsid w:val="00D23F63"/>
    <w:rsid w:val="00D24763"/>
    <w:rsid w:val="00D24FEF"/>
    <w:rsid w:val="00D27628"/>
    <w:rsid w:val="00D27E8C"/>
    <w:rsid w:val="00D30075"/>
    <w:rsid w:val="00D30782"/>
    <w:rsid w:val="00D30924"/>
    <w:rsid w:val="00D3112F"/>
    <w:rsid w:val="00D31EE2"/>
    <w:rsid w:val="00D321F9"/>
    <w:rsid w:val="00D34F5C"/>
    <w:rsid w:val="00D350EE"/>
    <w:rsid w:val="00D35B92"/>
    <w:rsid w:val="00D365A3"/>
    <w:rsid w:val="00D408FB"/>
    <w:rsid w:val="00D42772"/>
    <w:rsid w:val="00D4332E"/>
    <w:rsid w:val="00D43464"/>
    <w:rsid w:val="00D44F89"/>
    <w:rsid w:val="00D45D90"/>
    <w:rsid w:val="00D46B92"/>
    <w:rsid w:val="00D46E3E"/>
    <w:rsid w:val="00D47786"/>
    <w:rsid w:val="00D52A7E"/>
    <w:rsid w:val="00D54F4F"/>
    <w:rsid w:val="00D55A87"/>
    <w:rsid w:val="00D55E00"/>
    <w:rsid w:val="00D565CF"/>
    <w:rsid w:val="00D56868"/>
    <w:rsid w:val="00D57068"/>
    <w:rsid w:val="00D57E7B"/>
    <w:rsid w:val="00D62E2C"/>
    <w:rsid w:val="00D632FB"/>
    <w:rsid w:val="00D63685"/>
    <w:rsid w:val="00D63F01"/>
    <w:rsid w:val="00D642AC"/>
    <w:rsid w:val="00D64A59"/>
    <w:rsid w:val="00D65574"/>
    <w:rsid w:val="00D65D54"/>
    <w:rsid w:val="00D67325"/>
    <w:rsid w:val="00D677D6"/>
    <w:rsid w:val="00D67AD2"/>
    <w:rsid w:val="00D67F2F"/>
    <w:rsid w:val="00D702F4"/>
    <w:rsid w:val="00D70F66"/>
    <w:rsid w:val="00D711FB"/>
    <w:rsid w:val="00D712BB"/>
    <w:rsid w:val="00D71874"/>
    <w:rsid w:val="00D71E4A"/>
    <w:rsid w:val="00D72320"/>
    <w:rsid w:val="00D72BD0"/>
    <w:rsid w:val="00D74FA1"/>
    <w:rsid w:val="00D75F52"/>
    <w:rsid w:val="00D810B7"/>
    <w:rsid w:val="00D81AF4"/>
    <w:rsid w:val="00D824AA"/>
    <w:rsid w:val="00D82890"/>
    <w:rsid w:val="00D835F2"/>
    <w:rsid w:val="00D838A1"/>
    <w:rsid w:val="00D8679B"/>
    <w:rsid w:val="00D86EAD"/>
    <w:rsid w:val="00D86EE3"/>
    <w:rsid w:val="00D87052"/>
    <w:rsid w:val="00D9031B"/>
    <w:rsid w:val="00D9170C"/>
    <w:rsid w:val="00D91B6F"/>
    <w:rsid w:val="00D92D8D"/>
    <w:rsid w:val="00D939B3"/>
    <w:rsid w:val="00D93C6B"/>
    <w:rsid w:val="00D94225"/>
    <w:rsid w:val="00D94A41"/>
    <w:rsid w:val="00D967BC"/>
    <w:rsid w:val="00D96A07"/>
    <w:rsid w:val="00D97F5A"/>
    <w:rsid w:val="00DA0466"/>
    <w:rsid w:val="00DA0BC7"/>
    <w:rsid w:val="00DA27A1"/>
    <w:rsid w:val="00DA31ED"/>
    <w:rsid w:val="00DA4326"/>
    <w:rsid w:val="00DA4B3F"/>
    <w:rsid w:val="00DA4D04"/>
    <w:rsid w:val="00DA5541"/>
    <w:rsid w:val="00DA6359"/>
    <w:rsid w:val="00DA7D13"/>
    <w:rsid w:val="00DB00A2"/>
    <w:rsid w:val="00DB03DA"/>
    <w:rsid w:val="00DB05D8"/>
    <w:rsid w:val="00DB05FB"/>
    <w:rsid w:val="00DB12B1"/>
    <w:rsid w:val="00DB1718"/>
    <w:rsid w:val="00DB22B5"/>
    <w:rsid w:val="00DB2463"/>
    <w:rsid w:val="00DB3BC1"/>
    <w:rsid w:val="00DB4E9F"/>
    <w:rsid w:val="00DB5159"/>
    <w:rsid w:val="00DB67DB"/>
    <w:rsid w:val="00DB6C08"/>
    <w:rsid w:val="00DB6F3D"/>
    <w:rsid w:val="00DB6FBB"/>
    <w:rsid w:val="00DB7361"/>
    <w:rsid w:val="00DB77F2"/>
    <w:rsid w:val="00DC3329"/>
    <w:rsid w:val="00DC349A"/>
    <w:rsid w:val="00DC4BA7"/>
    <w:rsid w:val="00DC4C47"/>
    <w:rsid w:val="00DC4EFB"/>
    <w:rsid w:val="00DC4FBC"/>
    <w:rsid w:val="00DC55E9"/>
    <w:rsid w:val="00DC60CE"/>
    <w:rsid w:val="00DC61DF"/>
    <w:rsid w:val="00DC6BD3"/>
    <w:rsid w:val="00DC6FC2"/>
    <w:rsid w:val="00DC7029"/>
    <w:rsid w:val="00DC7436"/>
    <w:rsid w:val="00DC7B28"/>
    <w:rsid w:val="00DD0292"/>
    <w:rsid w:val="00DD19C8"/>
    <w:rsid w:val="00DD2023"/>
    <w:rsid w:val="00DD22AE"/>
    <w:rsid w:val="00DD2B5D"/>
    <w:rsid w:val="00DD3AAB"/>
    <w:rsid w:val="00DD45B1"/>
    <w:rsid w:val="00DD4627"/>
    <w:rsid w:val="00DD53DE"/>
    <w:rsid w:val="00DD5B73"/>
    <w:rsid w:val="00DD5FF2"/>
    <w:rsid w:val="00DD65A7"/>
    <w:rsid w:val="00DD7A79"/>
    <w:rsid w:val="00DD7DC0"/>
    <w:rsid w:val="00DE07CC"/>
    <w:rsid w:val="00DE0802"/>
    <w:rsid w:val="00DE2192"/>
    <w:rsid w:val="00DE2776"/>
    <w:rsid w:val="00DE2BBD"/>
    <w:rsid w:val="00DE2F1B"/>
    <w:rsid w:val="00DE3815"/>
    <w:rsid w:val="00DE3BD5"/>
    <w:rsid w:val="00DE494B"/>
    <w:rsid w:val="00DE4E1E"/>
    <w:rsid w:val="00DE4F70"/>
    <w:rsid w:val="00DE51BA"/>
    <w:rsid w:val="00DE5EB9"/>
    <w:rsid w:val="00DE776F"/>
    <w:rsid w:val="00DE7E11"/>
    <w:rsid w:val="00DE7FC5"/>
    <w:rsid w:val="00DF05B7"/>
    <w:rsid w:val="00DF06F8"/>
    <w:rsid w:val="00DF1106"/>
    <w:rsid w:val="00DF2510"/>
    <w:rsid w:val="00DF291A"/>
    <w:rsid w:val="00DF3822"/>
    <w:rsid w:val="00DF40B2"/>
    <w:rsid w:val="00DF4BF1"/>
    <w:rsid w:val="00DF4E63"/>
    <w:rsid w:val="00DF5162"/>
    <w:rsid w:val="00DF6D24"/>
    <w:rsid w:val="00DF7C04"/>
    <w:rsid w:val="00E01678"/>
    <w:rsid w:val="00E01EAB"/>
    <w:rsid w:val="00E02416"/>
    <w:rsid w:val="00E0326C"/>
    <w:rsid w:val="00E032B7"/>
    <w:rsid w:val="00E0352C"/>
    <w:rsid w:val="00E0376F"/>
    <w:rsid w:val="00E04019"/>
    <w:rsid w:val="00E040DA"/>
    <w:rsid w:val="00E0431E"/>
    <w:rsid w:val="00E04F5A"/>
    <w:rsid w:val="00E05962"/>
    <w:rsid w:val="00E05BC6"/>
    <w:rsid w:val="00E0653E"/>
    <w:rsid w:val="00E0745E"/>
    <w:rsid w:val="00E075EF"/>
    <w:rsid w:val="00E1052D"/>
    <w:rsid w:val="00E105FA"/>
    <w:rsid w:val="00E10DBB"/>
    <w:rsid w:val="00E133DE"/>
    <w:rsid w:val="00E14ACB"/>
    <w:rsid w:val="00E15488"/>
    <w:rsid w:val="00E16261"/>
    <w:rsid w:val="00E16570"/>
    <w:rsid w:val="00E17024"/>
    <w:rsid w:val="00E20422"/>
    <w:rsid w:val="00E20B45"/>
    <w:rsid w:val="00E20E2E"/>
    <w:rsid w:val="00E221D2"/>
    <w:rsid w:val="00E229B4"/>
    <w:rsid w:val="00E2320C"/>
    <w:rsid w:val="00E23AC0"/>
    <w:rsid w:val="00E2407A"/>
    <w:rsid w:val="00E24404"/>
    <w:rsid w:val="00E24A70"/>
    <w:rsid w:val="00E24C1D"/>
    <w:rsid w:val="00E2533C"/>
    <w:rsid w:val="00E25B91"/>
    <w:rsid w:val="00E25BCB"/>
    <w:rsid w:val="00E26665"/>
    <w:rsid w:val="00E2687F"/>
    <w:rsid w:val="00E27DF3"/>
    <w:rsid w:val="00E3032E"/>
    <w:rsid w:val="00E3132C"/>
    <w:rsid w:val="00E3154E"/>
    <w:rsid w:val="00E32B36"/>
    <w:rsid w:val="00E336CD"/>
    <w:rsid w:val="00E33778"/>
    <w:rsid w:val="00E3422F"/>
    <w:rsid w:val="00E3696D"/>
    <w:rsid w:val="00E3710D"/>
    <w:rsid w:val="00E377D6"/>
    <w:rsid w:val="00E40402"/>
    <w:rsid w:val="00E41A57"/>
    <w:rsid w:val="00E42252"/>
    <w:rsid w:val="00E4293E"/>
    <w:rsid w:val="00E42E03"/>
    <w:rsid w:val="00E42E50"/>
    <w:rsid w:val="00E43E47"/>
    <w:rsid w:val="00E45952"/>
    <w:rsid w:val="00E45A53"/>
    <w:rsid w:val="00E46AD8"/>
    <w:rsid w:val="00E47FB0"/>
    <w:rsid w:val="00E500A5"/>
    <w:rsid w:val="00E50A5B"/>
    <w:rsid w:val="00E50B03"/>
    <w:rsid w:val="00E51AE4"/>
    <w:rsid w:val="00E5335D"/>
    <w:rsid w:val="00E54464"/>
    <w:rsid w:val="00E55195"/>
    <w:rsid w:val="00E55BD5"/>
    <w:rsid w:val="00E57171"/>
    <w:rsid w:val="00E57829"/>
    <w:rsid w:val="00E606FB"/>
    <w:rsid w:val="00E60EF9"/>
    <w:rsid w:val="00E617A4"/>
    <w:rsid w:val="00E618FA"/>
    <w:rsid w:val="00E62557"/>
    <w:rsid w:val="00E646D5"/>
    <w:rsid w:val="00E677DE"/>
    <w:rsid w:val="00E67CF7"/>
    <w:rsid w:val="00E71DF7"/>
    <w:rsid w:val="00E73F15"/>
    <w:rsid w:val="00E750E9"/>
    <w:rsid w:val="00E76499"/>
    <w:rsid w:val="00E76776"/>
    <w:rsid w:val="00E77383"/>
    <w:rsid w:val="00E817B0"/>
    <w:rsid w:val="00E826D0"/>
    <w:rsid w:val="00E830C9"/>
    <w:rsid w:val="00E83621"/>
    <w:rsid w:val="00E83D12"/>
    <w:rsid w:val="00E84985"/>
    <w:rsid w:val="00E85812"/>
    <w:rsid w:val="00E8646E"/>
    <w:rsid w:val="00E87B18"/>
    <w:rsid w:val="00E90000"/>
    <w:rsid w:val="00E90757"/>
    <w:rsid w:val="00E90C91"/>
    <w:rsid w:val="00E91194"/>
    <w:rsid w:val="00E911D5"/>
    <w:rsid w:val="00E91981"/>
    <w:rsid w:val="00E91DF6"/>
    <w:rsid w:val="00E928E4"/>
    <w:rsid w:val="00E93770"/>
    <w:rsid w:val="00E93B11"/>
    <w:rsid w:val="00E953FF"/>
    <w:rsid w:val="00E95784"/>
    <w:rsid w:val="00E95CA1"/>
    <w:rsid w:val="00E95D01"/>
    <w:rsid w:val="00E968A7"/>
    <w:rsid w:val="00E97193"/>
    <w:rsid w:val="00E974A4"/>
    <w:rsid w:val="00EA06A3"/>
    <w:rsid w:val="00EA06D8"/>
    <w:rsid w:val="00EA09AD"/>
    <w:rsid w:val="00EA0C4B"/>
    <w:rsid w:val="00EA108A"/>
    <w:rsid w:val="00EA1481"/>
    <w:rsid w:val="00EA17AB"/>
    <w:rsid w:val="00EA298E"/>
    <w:rsid w:val="00EA29E7"/>
    <w:rsid w:val="00EA3E85"/>
    <w:rsid w:val="00EA471D"/>
    <w:rsid w:val="00EA4A52"/>
    <w:rsid w:val="00EA4CCC"/>
    <w:rsid w:val="00EA6663"/>
    <w:rsid w:val="00EA68DA"/>
    <w:rsid w:val="00EA787E"/>
    <w:rsid w:val="00EB0AE8"/>
    <w:rsid w:val="00EB1CF4"/>
    <w:rsid w:val="00EB3C87"/>
    <w:rsid w:val="00EB5160"/>
    <w:rsid w:val="00EB59CD"/>
    <w:rsid w:val="00EB771C"/>
    <w:rsid w:val="00EB79C5"/>
    <w:rsid w:val="00EB7C23"/>
    <w:rsid w:val="00EC2CAD"/>
    <w:rsid w:val="00EC42C3"/>
    <w:rsid w:val="00EC4483"/>
    <w:rsid w:val="00EC4733"/>
    <w:rsid w:val="00EC4AA6"/>
    <w:rsid w:val="00EC4C74"/>
    <w:rsid w:val="00EC5433"/>
    <w:rsid w:val="00EC5799"/>
    <w:rsid w:val="00EC67FE"/>
    <w:rsid w:val="00EC6E9E"/>
    <w:rsid w:val="00EC78A8"/>
    <w:rsid w:val="00EC796A"/>
    <w:rsid w:val="00ED0006"/>
    <w:rsid w:val="00ED1E03"/>
    <w:rsid w:val="00ED377E"/>
    <w:rsid w:val="00ED4026"/>
    <w:rsid w:val="00ED4A90"/>
    <w:rsid w:val="00ED50D7"/>
    <w:rsid w:val="00ED64DE"/>
    <w:rsid w:val="00ED6962"/>
    <w:rsid w:val="00ED6C72"/>
    <w:rsid w:val="00ED70CB"/>
    <w:rsid w:val="00ED719E"/>
    <w:rsid w:val="00ED7C3E"/>
    <w:rsid w:val="00EE1863"/>
    <w:rsid w:val="00EE18CB"/>
    <w:rsid w:val="00EE1A58"/>
    <w:rsid w:val="00EE279C"/>
    <w:rsid w:val="00EE2A34"/>
    <w:rsid w:val="00EE2BDE"/>
    <w:rsid w:val="00EE2D7E"/>
    <w:rsid w:val="00EE324D"/>
    <w:rsid w:val="00EE3856"/>
    <w:rsid w:val="00EE3A52"/>
    <w:rsid w:val="00EE46BF"/>
    <w:rsid w:val="00EE4851"/>
    <w:rsid w:val="00EE539A"/>
    <w:rsid w:val="00EE64AF"/>
    <w:rsid w:val="00EF0F6C"/>
    <w:rsid w:val="00EF12F0"/>
    <w:rsid w:val="00EF16B4"/>
    <w:rsid w:val="00EF1BB2"/>
    <w:rsid w:val="00EF28CA"/>
    <w:rsid w:val="00EF2F19"/>
    <w:rsid w:val="00EF2FF5"/>
    <w:rsid w:val="00EF3611"/>
    <w:rsid w:val="00EF3DEA"/>
    <w:rsid w:val="00EF3F76"/>
    <w:rsid w:val="00EF4517"/>
    <w:rsid w:val="00EF47F2"/>
    <w:rsid w:val="00EF4A33"/>
    <w:rsid w:val="00EF4E5D"/>
    <w:rsid w:val="00EF5D6E"/>
    <w:rsid w:val="00EF6B12"/>
    <w:rsid w:val="00EF6E28"/>
    <w:rsid w:val="00F00103"/>
    <w:rsid w:val="00F008BE"/>
    <w:rsid w:val="00F01031"/>
    <w:rsid w:val="00F01B11"/>
    <w:rsid w:val="00F01EE6"/>
    <w:rsid w:val="00F020FD"/>
    <w:rsid w:val="00F02424"/>
    <w:rsid w:val="00F03203"/>
    <w:rsid w:val="00F03D4C"/>
    <w:rsid w:val="00F042EE"/>
    <w:rsid w:val="00F0458B"/>
    <w:rsid w:val="00F04BF3"/>
    <w:rsid w:val="00F04F2B"/>
    <w:rsid w:val="00F05344"/>
    <w:rsid w:val="00F0578D"/>
    <w:rsid w:val="00F05A53"/>
    <w:rsid w:val="00F069CF"/>
    <w:rsid w:val="00F07378"/>
    <w:rsid w:val="00F1059D"/>
    <w:rsid w:val="00F109D5"/>
    <w:rsid w:val="00F122E3"/>
    <w:rsid w:val="00F12E50"/>
    <w:rsid w:val="00F12FC4"/>
    <w:rsid w:val="00F134CD"/>
    <w:rsid w:val="00F1474B"/>
    <w:rsid w:val="00F159E9"/>
    <w:rsid w:val="00F17936"/>
    <w:rsid w:val="00F20347"/>
    <w:rsid w:val="00F20D10"/>
    <w:rsid w:val="00F20DA0"/>
    <w:rsid w:val="00F2136C"/>
    <w:rsid w:val="00F2229E"/>
    <w:rsid w:val="00F22390"/>
    <w:rsid w:val="00F22940"/>
    <w:rsid w:val="00F234AC"/>
    <w:rsid w:val="00F25C34"/>
    <w:rsid w:val="00F2610A"/>
    <w:rsid w:val="00F3086B"/>
    <w:rsid w:val="00F30DA2"/>
    <w:rsid w:val="00F31104"/>
    <w:rsid w:val="00F311B7"/>
    <w:rsid w:val="00F317D6"/>
    <w:rsid w:val="00F33051"/>
    <w:rsid w:val="00F34B1C"/>
    <w:rsid w:val="00F35688"/>
    <w:rsid w:val="00F3568A"/>
    <w:rsid w:val="00F367EA"/>
    <w:rsid w:val="00F40A33"/>
    <w:rsid w:val="00F40BDC"/>
    <w:rsid w:val="00F423CA"/>
    <w:rsid w:val="00F4275F"/>
    <w:rsid w:val="00F43594"/>
    <w:rsid w:val="00F43678"/>
    <w:rsid w:val="00F439AD"/>
    <w:rsid w:val="00F43D06"/>
    <w:rsid w:val="00F4493A"/>
    <w:rsid w:val="00F44B5B"/>
    <w:rsid w:val="00F459D0"/>
    <w:rsid w:val="00F47117"/>
    <w:rsid w:val="00F5087F"/>
    <w:rsid w:val="00F5293B"/>
    <w:rsid w:val="00F53125"/>
    <w:rsid w:val="00F53A72"/>
    <w:rsid w:val="00F53E3F"/>
    <w:rsid w:val="00F5421A"/>
    <w:rsid w:val="00F5447B"/>
    <w:rsid w:val="00F5462B"/>
    <w:rsid w:val="00F54B90"/>
    <w:rsid w:val="00F54C42"/>
    <w:rsid w:val="00F55203"/>
    <w:rsid w:val="00F55827"/>
    <w:rsid w:val="00F56CF2"/>
    <w:rsid w:val="00F578E7"/>
    <w:rsid w:val="00F60492"/>
    <w:rsid w:val="00F607E7"/>
    <w:rsid w:val="00F60B9C"/>
    <w:rsid w:val="00F614C2"/>
    <w:rsid w:val="00F61F3B"/>
    <w:rsid w:val="00F61FD6"/>
    <w:rsid w:val="00F61FE2"/>
    <w:rsid w:val="00F62133"/>
    <w:rsid w:val="00F63F1F"/>
    <w:rsid w:val="00F64AC3"/>
    <w:rsid w:val="00F66CF4"/>
    <w:rsid w:val="00F7112E"/>
    <w:rsid w:val="00F73DB1"/>
    <w:rsid w:val="00F74738"/>
    <w:rsid w:val="00F75E34"/>
    <w:rsid w:val="00F760EF"/>
    <w:rsid w:val="00F7796E"/>
    <w:rsid w:val="00F8076C"/>
    <w:rsid w:val="00F808F1"/>
    <w:rsid w:val="00F8264D"/>
    <w:rsid w:val="00F83530"/>
    <w:rsid w:val="00F843C5"/>
    <w:rsid w:val="00F852B3"/>
    <w:rsid w:val="00F85745"/>
    <w:rsid w:val="00F86089"/>
    <w:rsid w:val="00F90D9F"/>
    <w:rsid w:val="00F90E30"/>
    <w:rsid w:val="00F911FC"/>
    <w:rsid w:val="00F91DEC"/>
    <w:rsid w:val="00F93072"/>
    <w:rsid w:val="00F93379"/>
    <w:rsid w:val="00F948B7"/>
    <w:rsid w:val="00F95108"/>
    <w:rsid w:val="00F9564D"/>
    <w:rsid w:val="00F959C1"/>
    <w:rsid w:val="00F963BF"/>
    <w:rsid w:val="00F97201"/>
    <w:rsid w:val="00F97234"/>
    <w:rsid w:val="00F975F3"/>
    <w:rsid w:val="00F9785E"/>
    <w:rsid w:val="00F97D6B"/>
    <w:rsid w:val="00F97E56"/>
    <w:rsid w:val="00FA1645"/>
    <w:rsid w:val="00FA1B22"/>
    <w:rsid w:val="00FA1B54"/>
    <w:rsid w:val="00FA31DB"/>
    <w:rsid w:val="00FA414B"/>
    <w:rsid w:val="00FA418E"/>
    <w:rsid w:val="00FA544D"/>
    <w:rsid w:val="00FA5B65"/>
    <w:rsid w:val="00FA5FB7"/>
    <w:rsid w:val="00FA6578"/>
    <w:rsid w:val="00FA682E"/>
    <w:rsid w:val="00FB01B2"/>
    <w:rsid w:val="00FB08CE"/>
    <w:rsid w:val="00FB1CCE"/>
    <w:rsid w:val="00FB1E42"/>
    <w:rsid w:val="00FB33D1"/>
    <w:rsid w:val="00FB6E4C"/>
    <w:rsid w:val="00FC0162"/>
    <w:rsid w:val="00FC036E"/>
    <w:rsid w:val="00FC133D"/>
    <w:rsid w:val="00FC447D"/>
    <w:rsid w:val="00FC453B"/>
    <w:rsid w:val="00FC4E7E"/>
    <w:rsid w:val="00FC5836"/>
    <w:rsid w:val="00FC6578"/>
    <w:rsid w:val="00FC7C74"/>
    <w:rsid w:val="00FD013D"/>
    <w:rsid w:val="00FD14AB"/>
    <w:rsid w:val="00FD1545"/>
    <w:rsid w:val="00FD29D2"/>
    <w:rsid w:val="00FD2C9A"/>
    <w:rsid w:val="00FD2FCB"/>
    <w:rsid w:val="00FD37ED"/>
    <w:rsid w:val="00FD3ED9"/>
    <w:rsid w:val="00FD5069"/>
    <w:rsid w:val="00FD7309"/>
    <w:rsid w:val="00FD76F8"/>
    <w:rsid w:val="00FD77B5"/>
    <w:rsid w:val="00FE27C1"/>
    <w:rsid w:val="00FE44C2"/>
    <w:rsid w:val="00FE45E9"/>
    <w:rsid w:val="00FE4679"/>
    <w:rsid w:val="00FE4FD9"/>
    <w:rsid w:val="00FE5164"/>
    <w:rsid w:val="00FE51DD"/>
    <w:rsid w:val="00FE59D4"/>
    <w:rsid w:val="00FE5BB5"/>
    <w:rsid w:val="00FE65E5"/>
    <w:rsid w:val="00FE7732"/>
    <w:rsid w:val="00FE78EC"/>
    <w:rsid w:val="00FF091D"/>
    <w:rsid w:val="00FF15BD"/>
    <w:rsid w:val="00FF1677"/>
    <w:rsid w:val="00FF16F0"/>
    <w:rsid w:val="00FF1D76"/>
    <w:rsid w:val="00FF2D19"/>
    <w:rsid w:val="00FF3C8F"/>
    <w:rsid w:val="00FF5077"/>
    <w:rsid w:val="00FF5171"/>
    <w:rsid w:val="00FF5DD5"/>
    <w:rsid w:val="00FF6ED8"/>
    <w:rsid w:val="00FF6F71"/>
    <w:rsid w:val="00FF780B"/>
    <w:rsid w:val="01426761"/>
    <w:rsid w:val="01563F22"/>
    <w:rsid w:val="0160399E"/>
    <w:rsid w:val="01635C49"/>
    <w:rsid w:val="01BB3CD7"/>
    <w:rsid w:val="01CE57B8"/>
    <w:rsid w:val="01D803E5"/>
    <w:rsid w:val="01D9415D"/>
    <w:rsid w:val="020E5F49"/>
    <w:rsid w:val="02327457"/>
    <w:rsid w:val="02445A7A"/>
    <w:rsid w:val="024505F1"/>
    <w:rsid w:val="02555ED9"/>
    <w:rsid w:val="02604264"/>
    <w:rsid w:val="026478F5"/>
    <w:rsid w:val="026E2AF7"/>
    <w:rsid w:val="0272604C"/>
    <w:rsid w:val="02765667"/>
    <w:rsid w:val="028043E0"/>
    <w:rsid w:val="02C02DD6"/>
    <w:rsid w:val="02CD3CC1"/>
    <w:rsid w:val="02EA5CE4"/>
    <w:rsid w:val="02FE3E7B"/>
    <w:rsid w:val="03031491"/>
    <w:rsid w:val="03393105"/>
    <w:rsid w:val="03432D89"/>
    <w:rsid w:val="03591D37"/>
    <w:rsid w:val="035B5688"/>
    <w:rsid w:val="03634626"/>
    <w:rsid w:val="038325D2"/>
    <w:rsid w:val="03BB2529"/>
    <w:rsid w:val="03BD5AE4"/>
    <w:rsid w:val="03BE7AAE"/>
    <w:rsid w:val="03C42E7B"/>
    <w:rsid w:val="03F425D6"/>
    <w:rsid w:val="041A162E"/>
    <w:rsid w:val="04233BAC"/>
    <w:rsid w:val="04267B2D"/>
    <w:rsid w:val="04461F7D"/>
    <w:rsid w:val="049D76C3"/>
    <w:rsid w:val="04C66C1A"/>
    <w:rsid w:val="04D94B9F"/>
    <w:rsid w:val="04F41E13"/>
    <w:rsid w:val="04FD63C2"/>
    <w:rsid w:val="04FE0CDB"/>
    <w:rsid w:val="05034153"/>
    <w:rsid w:val="056F17EE"/>
    <w:rsid w:val="058337B0"/>
    <w:rsid w:val="05B9052D"/>
    <w:rsid w:val="05C07B0D"/>
    <w:rsid w:val="05E83F4A"/>
    <w:rsid w:val="06304C93"/>
    <w:rsid w:val="06313F67"/>
    <w:rsid w:val="06367D9A"/>
    <w:rsid w:val="067508F8"/>
    <w:rsid w:val="067B730A"/>
    <w:rsid w:val="069B14FB"/>
    <w:rsid w:val="06A615E5"/>
    <w:rsid w:val="06C60D71"/>
    <w:rsid w:val="06C929F2"/>
    <w:rsid w:val="06C93EC2"/>
    <w:rsid w:val="06EC048E"/>
    <w:rsid w:val="06F42B68"/>
    <w:rsid w:val="07025A45"/>
    <w:rsid w:val="072B3AEB"/>
    <w:rsid w:val="073E518E"/>
    <w:rsid w:val="07447ABB"/>
    <w:rsid w:val="07651059"/>
    <w:rsid w:val="07671D7C"/>
    <w:rsid w:val="07751139"/>
    <w:rsid w:val="07AA45D1"/>
    <w:rsid w:val="07BC60B3"/>
    <w:rsid w:val="07DD5D59"/>
    <w:rsid w:val="07DE2D8B"/>
    <w:rsid w:val="07EF46DA"/>
    <w:rsid w:val="08255E1D"/>
    <w:rsid w:val="08431698"/>
    <w:rsid w:val="085041EF"/>
    <w:rsid w:val="0852512A"/>
    <w:rsid w:val="0852733F"/>
    <w:rsid w:val="08534C69"/>
    <w:rsid w:val="087A0447"/>
    <w:rsid w:val="088B1937"/>
    <w:rsid w:val="08A74300"/>
    <w:rsid w:val="08AC6809"/>
    <w:rsid w:val="08B74D7C"/>
    <w:rsid w:val="08C31CE2"/>
    <w:rsid w:val="08D60AC6"/>
    <w:rsid w:val="08F13AAD"/>
    <w:rsid w:val="091431DC"/>
    <w:rsid w:val="092B34F0"/>
    <w:rsid w:val="094E5A0C"/>
    <w:rsid w:val="09AF5ECF"/>
    <w:rsid w:val="09F40FFE"/>
    <w:rsid w:val="0A172612"/>
    <w:rsid w:val="0A520943"/>
    <w:rsid w:val="0A900037"/>
    <w:rsid w:val="0A9A26C8"/>
    <w:rsid w:val="0A9E061F"/>
    <w:rsid w:val="0A9E7CF1"/>
    <w:rsid w:val="0AAA2B3A"/>
    <w:rsid w:val="0AB10AB1"/>
    <w:rsid w:val="0AB84073"/>
    <w:rsid w:val="0AD57C26"/>
    <w:rsid w:val="0AD83203"/>
    <w:rsid w:val="0ADA341F"/>
    <w:rsid w:val="0AE11BAB"/>
    <w:rsid w:val="0AEF054D"/>
    <w:rsid w:val="0B0D6552"/>
    <w:rsid w:val="0B3605EB"/>
    <w:rsid w:val="0B550CF8"/>
    <w:rsid w:val="0B640E1B"/>
    <w:rsid w:val="0B91283B"/>
    <w:rsid w:val="0BB46E95"/>
    <w:rsid w:val="0BCD6AE0"/>
    <w:rsid w:val="0BFC42F9"/>
    <w:rsid w:val="0BFF061B"/>
    <w:rsid w:val="0C0152EB"/>
    <w:rsid w:val="0C197F77"/>
    <w:rsid w:val="0C5040D2"/>
    <w:rsid w:val="0C665143"/>
    <w:rsid w:val="0C6A7729"/>
    <w:rsid w:val="0C770FC2"/>
    <w:rsid w:val="0C9670E0"/>
    <w:rsid w:val="0C9C64B3"/>
    <w:rsid w:val="0CAC4948"/>
    <w:rsid w:val="0CBE2623"/>
    <w:rsid w:val="0CD420DA"/>
    <w:rsid w:val="0CD619C5"/>
    <w:rsid w:val="0CEB7228"/>
    <w:rsid w:val="0CF4009D"/>
    <w:rsid w:val="0D0B3016"/>
    <w:rsid w:val="0D15073F"/>
    <w:rsid w:val="0D16652A"/>
    <w:rsid w:val="0D1A7D29"/>
    <w:rsid w:val="0D1B035C"/>
    <w:rsid w:val="0D564194"/>
    <w:rsid w:val="0D7B0244"/>
    <w:rsid w:val="0DB42355"/>
    <w:rsid w:val="0DBE1409"/>
    <w:rsid w:val="0DE41F1C"/>
    <w:rsid w:val="0DE545B5"/>
    <w:rsid w:val="0DF06AB6"/>
    <w:rsid w:val="0E2C2B37"/>
    <w:rsid w:val="0E3A0626"/>
    <w:rsid w:val="0E611762"/>
    <w:rsid w:val="0E6B25E0"/>
    <w:rsid w:val="0E72571D"/>
    <w:rsid w:val="0E90420D"/>
    <w:rsid w:val="0EAD6944"/>
    <w:rsid w:val="0EBF70A2"/>
    <w:rsid w:val="0EC75A69"/>
    <w:rsid w:val="0ECE5049"/>
    <w:rsid w:val="0EE26D46"/>
    <w:rsid w:val="0EE52393"/>
    <w:rsid w:val="0EE632F1"/>
    <w:rsid w:val="0EEB0274"/>
    <w:rsid w:val="0EEB72F3"/>
    <w:rsid w:val="0F0E1587"/>
    <w:rsid w:val="0F115E8A"/>
    <w:rsid w:val="0F501F02"/>
    <w:rsid w:val="0FA80F53"/>
    <w:rsid w:val="0FC8388F"/>
    <w:rsid w:val="0FD00ABF"/>
    <w:rsid w:val="0FD07480"/>
    <w:rsid w:val="0FDC60CB"/>
    <w:rsid w:val="0FE51619"/>
    <w:rsid w:val="0FEC77AE"/>
    <w:rsid w:val="10036AFC"/>
    <w:rsid w:val="10240C99"/>
    <w:rsid w:val="10A1752C"/>
    <w:rsid w:val="10C04E65"/>
    <w:rsid w:val="10C34B16"/>
    <w:rsid w:val="10F171B9"/>
    <w:rsid w:val="11380C28"/>
    <w:rsid w:val="11443A95"/>
    <w:rsid w:val="114E06C3"/>
    <w:rsid w:val="11586462"/>
    <w:rsid w:val="115D3896"/>
    <w:rsid w:val="115D4462"/>
    <w:rsid w:val="115E01DA"/>
    <w:rsid w:val="116972AB"/>
    <w:rsid w:val="11900EF4"/>
    <w:rsid w:val="119E39C9"/>
    <w:rsid w:val="11A26319"/>
    <w:rsid w:val="11C72224"/>
    <w:rsid w:val="11D306FA"/>
    <w:rsid w:val="11F32DBF"/>
    <w:rsid w:val="122D02D9"/>
    <w:rsid w:val="122E0C22"/>
    <w:rsid w:val="123258EF"/>
    <w:rsid w:val="123A103F"/>
    <w:rsid w:val="12933991"/>
    <w:rsid w:val="12C30C3D"/>
    <w:rsid w:val="12D0705B"/>
    <w:rsid w:val="12D70244"/>
    <w:rsid w:val="12D93FBD"/>
    <w:rsid w:val="12DF4AE0"/>
    <w:rsid w:val="12F0093A"/>
    <w:rsid w:val="12F72695"/>
    <w:rsid w:val="13280AA0"/>
    <w:rsid w:val="1338440E"/>
    <w:rsid w:val="13400886"/>
    <w:rsid w:val="13476873"/>
    <w:rsid w:val="137072A9"/>
    <w:rsid w:val="139F5206"/>
    <w:rsid w:val="13A26AA4"/>
    <w:rsid w:val="13AA5959"/>
    <w:rsid w:val="13B72265"/>
    <w:rsid w:val="13F36B0C"/>
    <w:rsid w:val="14001F4E"/>
    <w:rsid w:val="142851FC"/>
    <w:rsid w:val="143015EC"/>
    <w:rsid w:val="143811B7"/>
    <w:rsid w:val="14430FD0"/>
    <w:rsid w:val="146975C2"/>
    <w:rsid w:val="147D6BCA"/>
    <w:rsid w:val="14823309"/>
    <w:rsid w:val="14927AD2"/>
    <w:rsid w:val="14A625C4"/>
    <w:rsid w:val="14AA20B4"/>
    <w:rsid w:val="14B05CE9"/>
    <w:rsid w:val="14C60571"/>
    <w:rsid w:val="14CA62B3"/>
    <w:rsid w:val="14CD5DA3"/>
    <w:rsid w:val="15002191"/>
    <w:rsid w:val="151D2886"/>
    <w:rsid w:val="1534372C"/>
    <w:rsid w:val="15586566"/>
    <w:rsid w:val="156829ED"/>
    <w:rsid w:val="15905B38"/>
    <w:rsid w:val="15906EA0"/>
    <w:rsid w:val="159C3459"/>
    <w:rsid w:val="15A3750D"/>
    <w:rsid w:val="15C40F54"/>
    <w:rsid w:val="15D554A4"/>
    <w:rsid w:val="15E2762C"/>
    <w:rsid w:val="15EC04AB"/>
    <w:rsid w:val="15F80BFE"/>
    <w:rsid w:val="15F82B4C"/>
    <w:rsid w:val="160C68EB"/>
    <w:rsid w:val="161363DA"/>
    <w:rsid w:val="161E3A64"/>
    <w:rsid w:val="1625599C"/>
    <w:rsid w:val="16331AAF"/>
    <w:rsid w:val="16331C36"/>
    <w:rsid w:val="16436B43"/>
    <w:rsid w:val="16586527"/>
    <w:rsid w:val="16907953"/>
    <w:rsid w:val="16B528E1"/>
    <w:rsid w:val="16B80517"/>
    <w:rsid w:val="16D364A1"/>
    <w:rsid w:val="16DF56D5"/>
    <w:rsid w:val="16F17F1E"/>
    <w:rsid w:val="16F44096"/>
    <w:rsid w:val="17261D73"/>
    <w:rsid w:val="172F2CC3"/>
    <w:rsid w:val="17555BDC"/>
    <w:rsid w:val="175956CC"/>
    <w:rsid w:val="178C102A"/>
    <w:rsid w:val="17966F65"/>
    <w:rsid w:val="17B0031C"/>
    <w:rsid w:val="17F10B85"/>
    <w:rsid w:val="18047D2E"/>
    <w:rsid w:val="184B6AFE"/>
    <w:rsid w:val="186F1B1E"/>
    <w:rsid w:val="18800189"/>
    <w:rsid w:val="188838D9"/>
    <w:rsid w:val="1889492A"/>
    <w:rsid w:val="188B5D59"/>
    <w:rsid w:val="188D7D23"/>
    <w:rsid w:val="189219F1"/>
    <w:rsid w:val="18CD6371"/>
    <w:rsid w:val="18CD7130"/>
    <w:rsid w:val="18F46F90"/>
    <w:rsid w:val="18F81564"/>
    <w:rsid w:val="18FD1EE1"/>
    <w:rsid w:val="1921046B"/>
    <w:rsid w:val="19277699"/>
    <w:rsid w:val="192E36A5"/>
    <w:rsid w:val="193071FD"/>
    <w:rsid w:val="19313A0D"/>
    <w:rsid w:val="193E1143"/>
    <w:rsid w:val="195D1B87"/>
    <w:rsid w:val="1968609A"/>
    <w:rsid w:val="19963CE4"/>
    <w:rsid w:val="19A1335A"/>
    <w:rsid w:val="19AB6C74"/>
    <w:rsid w:val="19C239FC"/>
    <w:rsid w:val="19C72DC1"/>
    <w:rsid w:val="1A284534"/>
    <w:rsid w:val="1A2F0DCA"/>
    <w:rsid w:val="1A2F2CDE"/>
    <w:rsid w:val="1A5403CD"/>
    <w:rsid w:val="1A7A4469"/>
    <w:rsid w:val="1A7A7E33"/>
    <w:rsid w:val="1AA844E0"/>
    <w:rsid w:val="1AD958E6"/>
    <w:rsid w:val="1AF424A5"/>
    <w:rsid w:val="1B201FE4"/>
    <w:rsid w:val="1B494EEE"/>
    <w:rsid w:val="1B51567B"/>
    <w:rsid w:val="1B682381"/>
    <w:rsid w:val="1B730995"/>
    <w:rsid w:val="1B9B4C08"/>
    <w:rsid w:val="1BAA4748"/>
    <w:rsid w:val="1C057BD0"/>
    <w:rsid w:val="1C145FF6"/>
    <w:rsid w:val="1C177904"/>
    <w:rsid w:val="1C20736E"/>
    <w:rsid w:val="1C2E558C"/>
    <w:rsid w:val="1C302C98"/>
    <w:rsid w:val="1C3B4DCB"/>
    <w:rsid w:val="1C46139B"/>
    <w:rsid w:val="1C46568C"/>
    <w:rsid w:val="1C7D00AF"/>
    <w:rsid w:val="1C8C20A0"/>
    <w:rsid w:val="1C9325FA"/>
    <w:rsid w:val="1CA87041"/>
    <w:rsid w:val="1CBE2FD4"/>
    <w:rsid w:val="1CC023EE"/>
    <w:rsid w:val="1CC15E4F"/>
    <w:rsid w:val="1CCB4B70"/>
    <w:rsid w:val="1D04432C"/>
    <w:rsid w:val="1D090408"/>
    <w:rsid w:val="1D093642"/>
    <w:rsid w:val="1D0C4F8F"/>
    <w:rsid w:val="1D4B34D5"/>
    <w:rsid w:val="1D4D5CD3"/>
    <w:rsid w:val="1D532BBD"/>
    <w:rsid w:val="1D7E40DE"/>
    <w:rsid w:val="1D954158"/>
    <w:rsid w:val="1DA57293"/>
    <w:rsid w:val="1DAE672A"/>
    <w:rsid w:val="1DB01DBE"/>
    <w:rsid w:val="1DB068A1"/>
    <w:rsid w:val="1DC43CB7"/>
    <w:rsid w:val="1DCF191A"/>
    <w:rsid w:val="1DF62D35"/>
    <w:rsid w:val="1E0A142F"/>
    <w:rsid w:val="1E214A6A"/>
    <w:rsid w:val="1E4946EC"/>
    <w:rsid w:val="1E544F5E"/>
    <w:rsid w:val="1E911553"/>
    <w:rsid w:val="1E9E1050"/>
    <w:rsid w:val="1EA2204E"/>
    <w:rsid w:val="1EAD6AC7"/>
    <w:rsid w:val="1EC12E84"/>
    <w:rsid w:val="1EC433C5"/>
    <w:rsid w:val="1EC74EC2"/>
    <w:rsid w:val="1ECF12B9"/>
    <w:rsid w:val="1ECF49D4"/>
    <w:rsid w:val="1EE07D4E"/>
    <w:rsid w:val="1EE3035C"/>
    <w:rsid w:val="1F05061F"/>
    <w:rsid w:val="1F342C2D"/>
    <w:rsid w:val="1F3A4035"/>
    <w:rsid w:val="1F6A1678"/>
    <w:rsid w:val="1F957D33"/>
    <w:rsid w:val="1F996FAD"/>
    <w:rsid w:val="1F9A0F77"/>
    <w:rsid w:val="1F9C084C"/>
    <w:rsid w:val="1FD720E3"/>
    <w:rsid w:val="1FDF6D29"/>
    <w:rsid w:val="20075332"/>
    <w:rsid w:val="203767C6"/>
    <w:rsid w:val="204131A1"/>
    <w:rsid w:val="204C0480"/>
    <w:rsid w:val="204E28A5"/>
    <w:rsid w:val="205533D0"/>
    <w:rsid w:val="20673947"/>
    <w:rsid w:val="2067742F"/>
    <w:rsid w:val="206E7EE0"/>
    <w:rsid w:val="20831A0C"/>
    <w:rsid w:val="20C204CB"/>
    <w:rsid w:val="20C24C8D"/>
    <w:rsid w:val="20C67169"/>
    <w:rsid w:val="20DF19FC"/>
    <w:rsid w:val="20E223FB"/>
    <w:rsid w:val="20F85F56"/>
    <w:rsid w:val="21107582"/>
    <w:rsid w:val="21380A48"/>
    <w:rsid w:val="214F67E4"/>
    <w:rsid w:val="215313DE"/>
    <w:rsid w:val="215D225D"/>
    <w:rsid w:val="216058A9"/>
    <w:rsid w:val="216C62C7"/>
    <w:rsid w:val="216F462D"/>
    <w:rsid w:val="217E0904"/>
    <w:rsid w:val="21991031"/>
    <w:rsid w:val="21AB3214"/>
    <w:rsid w:val="21B43AAC"/>
    <w:rsid w:val="21BF6A73"/>
    <w:rsid w:val="21FD424E"/>
    <w:rsid w:val="223907D4"/>
    <w:rsid w:val="22545267"/>
    <w:rsid w:val="225B679C"/>
    <w:rsid w:val="22743D02"/>
    <w:rsid w:val="22792825"/>
    <w:rsid w:val="22A206E0"/>
    <w:rsid w:val="22BC0F7A"/>
    <w:rsid w:val="22DD14C5"/>
    <w:rsid w:val="22ED4349"/>
    <w:rsid w:val="22F41930"/>
    <w:rsid w:val="232E07E1"/>
    <w:rsid w:val="233D12FA"/>
    <w:rsid w:val="236D717E"/>
    <w:rsid w:val="238C6E29"/>
    <w:rsid w:val="23933082"/>
    <w:rsid w:val="23B26890"/>
    <w:rsid w:val="23BC148E"/>
    <w:rsid w:val="23CA1CD3"/>
    <w:rsid w:val="23DC4AE4"/>
    <w:rsid w:val="23E10F23"/>
    <w:rsid w:val="23F44CC2"/>
    <w:rsid w:val="23FC763B"/>
    <w:rsid w:val="24030E16"/>
    <w:rsid w:val="240557D8"/>
    <w:rsid w:val="24091E96"/>
    <w:rsid w:val="241B2F1B"/>
    <w:rsid w:val="241D4703"/>
    <w:rsid w:val="242341FB"/>
    <w:rsid w:val="2431606C"/>
    <w:rsid w:val="24455AB5"/>
    <w:rsid w:val="2449696F"/>
    <w:rsid w:val="244D7793"/>
    <w:rsid w:val="245377B8"/>
    <w:rsid w:val="24875A24"/>
    <w:rsid w:val="249A4004"/>
    <w:rsid w:val="24A3234B"/>
    <w:rsid w:val="24AB7D76"/>
    <w:rsid w:val="24D618A2"/>
    <w:rsid w:val="24DB0068"/>
    <w:rsid w:val="24DB7DE7"/>
    <w:rsid w:val="24F13E55"/>
    <w:rsid w:val="24F904EE"/>
    <w:rsid w:val="253B28B5"/>
    <w:rsid w:val="253B4663"/>
    <w:rsid w:val="25496D80"/>
    <w:rsid w:val="254D4CED"/>
    <w:rsid w:val="255870C9"/>
    <w:rsid w:val="2567101A"/>
    <w:rsid w:val="256911D0"/>
    <w:rsid w:val="258E0C37"/>
    <w:rsid w:val="258F46FA"/>
    <w:rsid w:val="25D54AB7"/>
    <w:rsid w:val="25DE28AC"/>
    <w:rsid w:val="25DF5936"/>
    <w:rsid w:val="25EC118F"/>
    <w:rsid w:val="25F27756"/>
    <w:rsid w:val="25FD1137"/>
    <w:rsid w:val="25FD5DBC"/>
    <w:rsid w:val="26284BE7"/>
    <w:rsid w:val="262877A7"/>
    <w:rsid w:val="264A547E"/>
    <w:rsid w:val="264B2B25"/>
    <w:rsid w:val="26540B17"/>
    <w:rsid w:val="26690F27"/>
    <w:rsid w:val="266A2249"/>
    <w:rsid w:val="26974B67"/>
    <w:rsid w:val="26B56AD8"/>
    <w:rsid w:val="26D7485F"/>
    <w:rsid w:val="27006243"/>
    <w:rsid w:val="27085757"/>
    <w:rsid w:val="27241CE5"/>
    <w:rsid w:val="274719E5"/>
    <w:rsid w:val="276E0D20"/>
    <w:rsid w:val="2789562D"/>
    <w:rsid w:val="278F0C96"/>
    <w:rsid w:val="27A25B11"/>
    <w:rsid w:val="27CD11D7"/>
    <w:rsid w:val="27D05536"/>
    <w:rsid w:val="27D9000A"/>
    <w:rsid w:val="27DD2E79"/>
    <w:rsid w:val="27EF7DA4"/>
    <w:rsid w:val="280671AA"/>
    <w:rsid w:val="28274CC4"/>
    <w:rsid w:val="28355CE1"/>
    <w:rsid w:val="283D6944"/>
    <w:rsid w:val="283E2028"/>
    <w:rsid w:val="283F446A"/>
    <w:rsid w:val="284657F9"/>
    <w:rsid w:val="284F6DA3"/>
    <w:rsid w:val="28732663"/>
    <w:rsid w:val="28732AD0"/>
    <w:rsid w:val="28801FE8"/>
    <w:rsid w:val="28A46C1F"/>
    <w:rsid w:val="28D24073"/>
    <w:rsid w:val="28F74D45"/>
    <w:rsid w:val="28FC3981"/>
    <w:rsid w:val="29133DAC"/>
    <w:rsid w:val="29143AF6"/>
    <w:rsid w:val="29147044"/>
    <w:rsid w:val="29231FDE"/>
    <w:rsid w:val="29385A89"/>
    <w:rsid w:val="294206B6"/>
    <w:rsid w:val="29634188"/>
    <w:rsid w:val="29785E86"/>
    <w:rsid w:val="297D524A"/>
    <w:rsid w:val="29C14B69"/>
    <w:rsid w:val="29D56180"/>
    <w:rsid w:val="29F51284"/>
    <w:rsid w:val="2A135269"/>
    <w:rsid w:val="2A16075F"/>
    <w:rsid w:val="2A181417"/>
    <w:rsid w:val="2A2D4EC2"/>
    <w:rsid w:val="2A3C1140"/>
    <w:rsid w:val="2A426494"/>
    <w:rsid w:val="2A5306A1"/>
    <w:rsid w:val="2A53244F"/>
    <w:rsid w:val="2A681272"/>
    <w:rsid w:val="2A6C0EC7"/>
    <w:rsid w:val="2A9F38E6"/>
    <w:rsid w:val="2AD840A3"/>
    <w:rsid w:val="2ADC3A1A"/>
    <w:rsid w:val="2AFB3F7D"/>
    <w:rsid w:val="2B5B28CF"/>
    <w:rsid w:val="2B6C37C8"/>
    <w:rsid w:val="2B870602"/>
    <w:rsid w:val="2B8F08B1"/>
    <w:rsid w:val="2B8F368C"/>
    <w:rsid w:val="2BAB1AB4"/>
    <w:rsid w:val="2BAE0C52"/>
    <w:rsid w:val="2BD66E93"/>
    <w:rsid w:val="2BD83C24"/>
    <w:rsid w:val="2BD8582F"/>
    <w:rsid w:val="2BEE1474"/>
    <w:rsid w:val="2BEE55D3"/>
    <w:rsid w:val="2BF65788"/>
    <w:rsid w:val="2C106849"/>
    <w:rsid w:val="2C1F4CDE"/>
    <w:rsid w:val="2C3A640F"/>
    <w:rsid w:val="2C4E7372"/>
    <w:rsid w:val="2C5059BA"/>
    <w:rsid w:val="2C797904"/>
    <w:rsid w:val="2C890831"/>
    <w:rsid w:val="2C8B3FEE"/>
    <w:rsid w:val="2C934D84"/>
    <w:rsid w:val="2C9E37D8"/>
    <w:rsid w:val="2CB17636"/>
    <w:rsid w:val="2CC246A5"/>
    <w:rsid w:val="2CD45AC9"/>
    <w:rsid w:val="2D3227EF"/>
    <w:rsid w:val="2D464F6F"/>
    <w:rsid w:val="2D654973"/>
    <w:rsid w:val="2D8B5A6B"/>
    <w:rsid w:val="2D8D3A62"/>
    <w:rsid w:val="2DCD3223"/>
    <w:rsid w:val="2E0622F6"/>
    <w:rsid w:val="2E0D4610"/>
    <w:rsid w:val="2E112405"/>
    <w:rsid w:val="2E264F50"/>
    <w:rsid w:val="2E3A5DFF"/>
    <w:rsid w:val="2E523FAF"/>
    <w:rsid w:val="2E823302"/>
    <w:rsid w:val="2E8E3182"/>
    <w:rsid w:val="2E9038FC"/>
    <w:rsid w:val="2ECE479A"/>
    <w:rsid w:val="2ED27DE6"/>
    <w:rsid w:val="2EEA7D3D"/>
    <w:rsid w:val="2F03155A"/>
    <w:rsid w:val="2F045DD8"/>
    <w:rsid w:val="2F37233F"/>
    <w:rsid w:val="2F4D108E"/>
    <w:rsid w:val="2F590474"/>
    <w:rsid w:val="2F701592"/>
    <w:rsid w:val="2F70551E"/>
    <w:rsid w:val="2F8C268B"/>
    <w:rsid w:val="2F9C11CA"/>
    <w:rsid w:val="2FBB2F70"/>
    <w:rsid w:val="2FCF2577"/>
    <w:rsid w:val="2FE23EBF"/>
    <w:rsid w:val="30384C45"/>
    <w:rsid w:val="30474804"/>
    <w:rsid w:val="30872F8E"/>
    <w:rsid w:val="30D84D1A"/>
    <w:rsid w:val="30DB44CB"/>
    <w:rsid w:val="3106021B"/>
    <w:rsid w:val="311D3E91"/>
    <w:rsid w:val="31232B7B"/>
    <w:rsid w:val="313F2CEB"/>
    <w:rsid w:val="31445F73"/>
    <w:rsid w:val="31532C90"/>
    <w:rsid w:val="3163566D"/>
    <w:rsid w:val="317A6513"/>
    <w:rsid w:val="319B6BB5"/>
    <w:rsid w:val="31F05D1E"/>
    <w:rsid w:val="31F807B9"/>
    <w:rsid w:val="3234700A"/>
    <w:rsid w:val="324C4353"/>
    <w:rsid w:val="324C7EAF"/>
    <w:rsid w:val="325A6A70"/>
    <w:rsid w:val="327E5810"/>
    <w:rsid w:val="328E3A2B"/>
    <w:rsid w:val="32A221C5"/>
    <w:rsid w:val="32A63A63"/>
    <w:rsid w:val="32A7158A"/>
    <w:rsid w:val="32E427DE"/>
    <w:rsid w:val="32EA3D66"/>
    <w:rsid w:val="32F91A23"/>
    <w:rsid w:val="330636CC"/>
    <w:rsid w:val="3309212A"/>
    <w:rsid w:val="335039CF"/>
    <w:rsid w:val="335166C3"/>
    <w:rsid w:val="33813B89"/>
    <w:rsid w:val="33867A31"/>
    <w:rsid w:val="33B0446E"/>
    <w:rsid w:val="33CA6491"/>
    <w:rsid w:val="33CC56D0"/>
    <w:rsid w:val="33E305CA"/>
    <w:rsid w:val="33FD39EC"/>
    <w:rsid w:val="341E6BA4"/>
    <w:rsid w:val="34263FC8"/>
    <w:rsid w:val="34401C96"/>
    <w:rsid w:val="344C23E9"/>
    <w:rsid w:val="34565015"/>
    <w:rsid w:val="346C7B0F"/>
    <w:rsid w:val="34983880"/>
    <w:rsid w:val="34D43012"/>
    <w:rsid w:val="34E20F83"/>
    <w:rsid w:val="34E46AC5"/>
    <w:rsid w:val="34E53114"/>
    <w:rsid w:val="350A412C"/>
    <w:rsid w:val="35172AC2"/>
    <w:rsid w:val="351750E2"/>
    <w:rsid w:val="352523B6"/>
    <w:rsid w:val="3537548D"/>
    <w:rsid w:val="356674DA"/>
    <w:rsid w:val="35845B71"/>
    <w:rsid w:val="35942299"/>
    <w:rsid w:val="35A61EB8"/>
    <w:rsid w:val="35E13004"/>
    <w:rsid w:val="35EC021F"/>
    <w:rsid w:val="35F745D6"/>
    <w:rsid w:val="3608233F"/>
    <w:rsid w:val="360E4D44"/>
    <w:rsid w:val="361F3F7F"/>
    <w:rsid w:val="365657A0"/>
    <w:rsid w:val="366D4898"/>
    <w:rsid w:val="366F4C2B"/>
    <w:rsid w:val="368D6C58"/>
    <w:rsid w:val="36B9188B"/>
    <w:rsid w:val="36CA2947"/>
    <w:rsid w:val="36D06322"/>
    <w:rsid w:val="36D451CC"/>
    <w:rsid w:val="36DF7544"/>
    <w:rsid w:val="36E36908"/>
    <w:rsid w:val="37115BB5"/>
    <w:rsid w:val="37126C75"/>
    <w:rsid w:val="37436B38"/>
    <w:rsid w:val="3785779C"/>
    <w:rsid w:val="378818B3"/>
    <w:rsid w:val="379245B6"/>
    <w:rsid w:val="37A14BBC"/>
    <w:rsid w:val="37A367C3"/>
    <w:rsid w:val="37B06E98"/>
    <w:rsid w:val="37B709D4"/>
    <w:rsid w:val="37CA4CBA"/>
    <w:rsid w:val="37D01583"/>
    <w:rsid w:val="37DB4E60"/>
    <w:rsid w:val="38237904"/>
    <w:rsid w:val="38286812"/>
    <w:rsid w:val="38482EC7"/>
    <w:rsid w:val="38551651"/>
    <w:rsid w:val="38613F89"/>
    <w:rsid w:val="386817BB"/>
    <w:rsid w:val="386F48F8"/>
    <w:rsid w:val="388A7C2D"/>
    <w:rsid w:val="38D63EA1"/>
    <w:rsid w:val="38DD3F57"/>
    <w:rsid w:val="38DD5D05"/>
    <w:rsid w:val="38E95321"/>
    <w:rsid w:val="38EA628D"/>
    <w:rsid w:val="392A198B"/>
    <w:rsid w:val="393578EF"/>
    <w:rsid w:val="394A0ED7"/>
    <w:rsid w:val="394A64EB"/>
    <w:rsid w:val="395450EE"/>
    <w:rsid w:val="3963596D"/>
    <w:rsid w:val="396401D4"/>
    <w:rsid w:val="39893797"/>
    <w:rsid w:val="39A24859"/>
    <w:rsid w:val="39A36597"/>
    <w:rsid w:val="39BA7DF4"/>
    <w:rsid w:val="39C173D5"/>
    <w:rsid w:val="39D501AC"/>
    <w:rsid w:val="39F054BC"/>
    <w:rsid w:val="39F23A32"/>
    <w:rsid w:val="3A0E643C"/>
    <w:rsid w:val="3A0F0224"/>
    <w:rsid w:val="3A10210A"/>
    <w:rsid w:val="3A2D4A6A"/>
    <w:rsid w:val="3A3879FD"/>
    <w:rsid w:val="3A3A75FD"/>
    <w:rsid w:val="3A483652"/>
    <w:rsid w:val="3A540410"/>
    <w:rsid w:val="3A5A1DE8"/>
    <w:rsid w:val="3A736762"/>
    <w:rsid w:val="3A7C32FC"/>
    <w:rsid w:val="3A816B64"/>
    <w:rsid w:val="3A940645"/>
    <w:rsid w:val="3A9621FA"/>
    <w:rsid w:val="3AAC1E33"/>
    <w:rsid w:val="3AB74334"/>
    <w:rsid w:val="3AC30B19"/>
    <w:rsid w:val="3AD8138B"/>
    <w:rsid w:val="3AE315CD"/>
    <w:rsid w:val="3AE70353"/>
    <w:rsid w:val="3AF978A0"/>
    <w:rsid w:val="3B067ED0"/>
    <w:rsid w:val="3B0752BB"/>
    <w:rsid w:val="3B871A39"/>
    <w:rsid w:val="3BAE3989"/>
    <w:rsid w:val="3BF75330"/>
    <w:rsid w:val="3C003E02"/>
    <w:rsid w:val="3C137D22"/>
    <w:rsid w:val="3C623EED"/>
    <w:rsid w:val="3CBE19AA"/>
    <w:rsid w:val="3CEB393E"/>
    <w:rsid w:val="3D091FE0"/>
    <w:rsid w:val="3D363C36"/>
    <w:rsid w:val="3D6C58AA"/>
    <w:rsid w:val="3DA819B8"/>
    <w:rsid w:val="3DDD67A7"/>
    <w:rsid w:val="3DE76B84"/>
    <w:rsid w:val="3E143AEF"/>
    <w:rsid w:val="3E2F4223"/>
    <w:rsid w:val="3E353902"/>
    <w:rsid w:val="3E377C66"/>
    <w:rsid w:val="3E636CAD"/>
    <w:rsid w:val="3E7E7642"/>
    <w:rsid w:val="3EAE6D00"/>
    <w:rsid w:val="3EC456A8"/>
    <w:rsid w:val="3EE06168"/>
    <w:rsid w:val="3EE53B65"/>
    <w:rsid w:val="3EED2A1A"/>
    <w:rsid w:val="3EF43DA9"/>
    <w:rsid w:val="3F0D09C6"/>
    <w:rsid w:val="3F204B9E"/>
    <w:rsid w:val="3F3360DA"/>
    <w:rsid w:val="3F3E0DDA"/>
    <w:rsid w:val="3F650930"/>
    <w:rsid w:val="3F8376C6"/>
    <w:rsid w:val="3F8E74B7"/>
    <w:rsid w:val="3F9133A5"/>
    <w:rsid w:val="3F964E60"/>
    <w:rsid w:val="3FA23805"/>
    <w:rsid w:val="3FB6105E"/>
    <w:rsid w:val="3FBA1194"/>
    <w:rsid w:val="3FEA0D08"/>
    <w:rsid w:val="3FF34060"/>
    <w:rsid w:val="3FF83425"/>
    <w:rsid w:val="400224F5"/>
    <w:rsid w:val="400861F5"/>
    <w:rsid w:val="400951DD"/>
    <w:rsid w:val="4012098A"/>
    <w:rsid w:val="401F59B7"/>
    <w:rsid w:val="40465868"/>
    <w:rsid w:val="404A754B"/>
    <w:rsid w:val="405F416C"/>
    <w:rsid w:val="407F7AFE"/>
    <w:rsid w:val="40825072"/>
    <w:rsid w:val="408465EB"/>
    <w:rsid w:val="40AA0BC3"/>
    <w:rsid w:val="40F40090"/>
    <w:rsid w:val="40FC6970"/>
    <w:rsid w:val="412F10C8"/>
    <w:rsid w:val="41344E77"/>
    <w:rsid w:val="41474664"/>
    <w:rsid w:val="4151103E"/>
    <w:rsid w:val="41550796"/>
    <w:rsid w:val="41653AC2"/>
    <w:rsid w:val="417A7AAF"/>
    <w:rsid w:val="417C3049"/>
    <w:rsid w:val="417E6496"/>
    <w:rsid w:val="418140AB"/>
    <w:rsid w:val="418C678B"/>
    <w:rsid w:val="41AF3473"/>
    <w:rsid w:val="41B700BE"/>
    <w:rsid w:val="41BB295C"/>
    <w:rsid w:val="41BD1AED"/>
    <w:rsid w:val="41C06A10"/>
    <w:rsid w:val="41DC67EC"/>
    <w:rsid w:val="420D7370"/>
    <w:rsid w:val="420F1586"/>
    <w:rsid w:val="421D3616"/>
    <w:rsid w:val="424765B3"/>
    <w:rsid w:val="42552DB0"/>
    <w:rsid w:val="42576B28"/>
    <w:rsid w:val="426D634C"/>
    <w:rsid w:val="428C5ED3"/>
    <w:rsid w:val="42B11890"/>
    <w:rsid w:val="42CA554C"/>
    <w:rsid w:val="42D7226B"/>
    <w:rsid w:val="42E9066E"/>
    <w:rsid w:val="42FF2D1C"/>
    <w:rsid w:val="431829B0"/>
    <w:rsid w:val="434E63AC"/>
    <w:rsid w:val="435979DC"/>
    <w:rsid w:val="436730ED"/>
    <w:rsid w:val="43A767C1"/>
    <w:rsid w:val="43D67F21"/>
    <w:rsid w:val="43E3536B"/>
    <w:rsid w:val="44091E87"/>
    <w:rsid w:val="440920A4"/>
    <w:rsid w:val="441E4DA1"/>
    <w:rsid w:val="44202F4A"/>
    <w:rsid w:val="443B6424"/>
    <w:rsid w:val="444906F3"/>
    <w:rsid w:val="445C1FA8"/>
    <w:rsid w:val="44612EC8"/>
    <w:rsid w:val="44935E12"/>
    <w:rsid w:val="449649E5"/>
    <w:rsid w:val="449750E1"/>
    <w:rsid w:val="44D51F86"/>
    <w:rsid w:val="44E623E5"/>
    <w:rsid w:val="45366C08"/>
    <w:rsid w:val="453727C7"/>
    <w:rsid w:val="453F55AD"/>
    <w:rsid w:val="454964D0"/>
    <w:rsid w:val="4560744D"/>
    <w:rsid w:val="45B77971"/>
    <w:rsid w:val="45D0214D"/>
    <w:rsid w:val="45E216A1"/>
    <w:rsid w:val="45F40BA8"/>
    <w:rsid w:val="45F53284"/>
    <w:rsid w:val="46145CE6"/>
    <w:rsid w:val="46250CEB"/>
    <w:rsid w:val="464C6278"/>
    <w:rsid w:val="465F3743"/>
    <w:rsid w:val="466054DD"/>
    <w:rsid w:val="466452EE"/>
    <w:rsid w:val="4666612B"/>
    <w:rsid w:val="46804174"/>
    <w:rsid w:val="46933EA7"/>
    <w:rsid w:val="46A53036"/>
    <w:rsid w:val="46C87FF5"/>
    <w:rsid w:val="46C94A3A"/>
    <w:rsid w:val="46D149CF"/>
    <w:rsid w:val="46E06CFB"/>
    <w:rsid w:val="46F53671"/>
    <w:rsid w:val="470D1EAB"/>
    <w:rsid w:val="47281A42"/>
    <w:rsid w:val="472E597E"/>
    <w:rsid w:val="4738493D"/>
    <w:rsid w:val="47A7471C"/>
    <w:rsid w:val="47A92D3A"/>
    <w:rsid w:val="47AF4D11"/>
    <w:rsid w:val="47BC742D"/>
    <w:rsid w:val="47C42C03"/>
    <w:rsid w:val="47E0311C"/>
    <w:rsid w:val="47E50732"/>
    <w:rsid w:val="47F70441"/>
    <w:rsid w:val="47FE35A2"/>
    <w:rsid w:val="480014B3"/>
    <w:rsid w:val="480701F9"/>
    <w:rsid w:val="480F1C53"/>
    <w:rsid w:val="4820108B"/>
    <w:rsid w:val="48311CB6"/>
    <w:rsid w:val="484A30D4"/>
    <w:rsid w:val="48541414"/>
    <w:rsid w:val="48643D4D"/>
    <w:rsid w:val="48743888"/>
    <w:rsid w:val="48F12B17"/>
    <w:rsid w:val="48F84495"/>
    <w:rsid w:val="49351245"/>
    <w:rsid w:val="493E669B"/>
    <w:rsid w:val="4959550C"/>
    <w:rsid w:val="49B6105B"/>
    <w:rsid w:val="49D071C0"/>
    <w:rsid w:val="4A1474F2"/>
    <w:rsid w:val="4A2A423D"/>
    <w:rsid w:val="4A325785"/>
    <w:rsid w:val="4A35597B"/>
    <w:rsid w:val="4A4F6337"/>
    <w:rsid w:val="4A6F69D9"/>
    <w:rsid w:val="4A753DD6"/>
    <w:rsid w:val="4A783AE0"/>
    <w:rsid w:val="4A8A58B4"/>
    <w:rsid w:val="4A8B0863"/>
    <w:rsid w:val="4AA82F6B"/>
    <w:rsid w:val="4AC41C75"/>
    <w:rsid w:val="4AEA5219"/>
    <w:rsid w:val="4AF84C20"/>
    <w:rsid w:val="4B101F6A"/>
    <w:rsid w:val="4B1F617B"/>
    <w:rsid w:val="4B7778F3"/>
    <w:rsid w:val="4B8D464C"/>
    <w:rsid w:val="4B971D44"/>
    <w:rsid w:val="4BA83F51"/>
    <w:rsid w:val="4BA961AB"/>
    <w:rsid w:val="4BAB5A0D"/>
    <w:rsid w:val="4BAB63DB"/>
    <w:rsid w:val="4BC30D8B"/>
    <w:rsid w:val="4BC66ACD"/>
    <w:rsid w:val="4BC82845"/>
    <w:rsid w:val="4BD96800"/>
    <w:rsid w:val="4BE86A43"/>
    <w:rsid w:val="4BFB49C8"/>
    <w:rsid w:val="4BFB5105"/>
    <w:rsid w:val="4C147C2D"/>
    <w:rsid w:val="4C322E8B"/>
    <w:rsid w:val="4C651E42"/>
    <w:rsid w:val="4C673A98"/>
    <w:rsid w:val="4C7E73A7"/>
    <w:rsid w:val="4C912C37"/>
    <w:rsid w:val="4C9149E5"/>
    <w:rsid w:val="4C9F7112"/>
    <w:rsid w:val="4CBD57DA"/>
    <w:rsid w:val="4CD40D75"/>
    <w:rsid w:val="4CD564D9"/>
    <w:rsid w:val="4D5A3970"/>
    <w:rsid w:val="4D75797B"/>
    <w:rsid w:val="4D9A5B1B"/>
    <w:rsid w:val="4DA70238"/>
    <w:rsid w:val="4DEB45C9"/>
    <w:rsid w:val="4DFB6352"/>
    <w:rsid w:val="4E2A5C26"/>
    <w:rsid w:val="4E322563"/>
    <w:rsid w:val="4E3917D8"/>
    <w:rsid w:val="4E565D23"/>
    <w:rsid w:val="4E616639"/>
    <w:rsid w:val="4E7E43EE"/>
    <w:rsid w:val="4E8E29A8"/>
    <w:rsid w:val="4EA0402E"/>
    <w:rsid w:val="4EA20CE3"/>
    <w:rsid w:val="4ECE0ADA"/>
    <w:rsid w:val="4EE32812"/>
    <w:rsid w:val="4EEF0063"/>
    <w:rsid w:val="4F1B621B"/>
    <w:rsid w:val="4F3A75B6"/>
    <w:rsid w:val="4F3B332E"/>
    <w:rsid w:val="4F6D4739"/>
    <w:rsid w:val="4F766114"/>
    <w:rsid w:val="4F97491C"/>
    <w:rsid w:val="4FBA24A4"/>
    <w:rsid w:val="4FED3365"/>
    <w:rsid w:val="4FF736F9"/>
    <w:rsid w:val="501264FC"/>
    <w:rsid w:val="5018027F"/>
    <w:rsid w:val="501D4852"/>
    <w:rsid w:val="50256029"/>
    <w:rsid w:val="50275404"/>
    <w:rsid w:val="502A18E2"/>
    <w:rsid w:val="502A1B84"/>
    <w:rsid w:val="50580E3B"/>
    <w:rsid w:val="505E72D4"/>
    <w:rsid w:val="507C3BFE"/>
    <w:rsid w:val="508571FB"/>
    <w:rsid w:val="509A4C61"/>
    <w:rsid w:val="50B46C20"/>
    <w:rsid w:val="50B856D2"/>
    <w:rsid w:val="50F500CA"/>
    <w:rsid w:val="50F51D37"/>
    <w:rsid w:val="51143233"/>
    <w:rsid w:val="513D41D6"/>
    <w:rsid w:val="51552CBD"/>
    <w:rsid w:val="515E0D21"/>
    <w:rsid w:val="51640F5C"/>
    <w:rsid w:val="517448D5"/>
    <w:rsid w:val="517D332A"/>
    <w:rsid w:val="51B03B5F"/>
    <w:rsid w:val="5221680B"/>
    <w:rsid w:val="523C37A2"/>
    <w:rsid w:val="524E5126"/>
    <w:rsid w:val="52616CA4"/>
    <w:rsid w:val="52805042"/>
    <w:rsid w:val="52B72CCB"/>
    <w:rsid w:val="52CB1DA8"/>
    <w:rsid w:val="531511DA"/>
    <w:rsid w:val="532C3FB3"/>
    <w:rsid w:val="532D11DF"/>
    <w:rsid w:val="533709DC"/>
    <w:rsid w:val="533B37EB"/>
    <w:rsid w:val="53486019"/>
    <w:rsid w:val="537137C2"/>
    <w:rsid w:val="53881A55"/>
    <w:rsid w:val="53897FB5"/>
    <w:rsid w:val="53A72D40"/>
    <w:rsid w:val="53D035D9"/>
    <w:rsid w:val="53DE7FF0"/>
    <w:rsid w:val="540006A2"/>
    <w:rsid w:val="54104EF2"/>
    <w:rsid w:val="54316AAD"/>
    <w:rsid w:val="54342932"/>
    <w:rsid w:val="543F6210"/>
    <w:rsid w:val="54451D6C"/>
    <w:rsid w:val="544669FD"/>
    <w:rsid w:val="544B5DC1"/>
    <w:rsid w:val="546C7FD0"/>
    <w:rsid w:val="54826A6F"/>
    <w:rsid w:val="548962EA"/>
    <w:rsid w:val="54896520"/>
    <w:rsid w:val="548F4242"/>
    <w:rsid w:val="549534E0"/>
    <w:rsid w:val="549F2ED6"/>
    <w:rsid w:val="54B43966"/>
    <w:rsid w:val="54CF254E"/>
    <w:rsid w:val="54D428A8"/>
    <w:rsid w:val="54D654D1"/>
    <w:rsid w:val="54E65AEA"/>
    <w:rsid w:val="5503044A"/>
    <w:rsid w:val="551E7032"/>
    <w:rsid w:val="55202DAA"/>
    <w:rsid w:val="55301077"/>
    <w:rsid w:val="55376781"/>
    <w:rsid w:val="553C395C"/>
    <w:rsid w:val="554D696D"/>
    <w:rsid w:val="5552317F"/>
    <w:rsid w:val="555655AF"/>
    <w:rsid w:val="55570796"/>
    <w:rsid w:val="55631913"/>
    <w:rsid w:val="557A2CDB"/>
    <w:rsid w:val="558E2409"/>
    <w:rsid w:val="55C91693"/>
    <w:rsid w:val="55CC1183"/>
    <w:rsid w:val="55DB3175"/>
    <w:rsid w:val="55FC6A5E"/>
    <w:rsid w:val="56091A90"/>
    <w:rsid w:val="560D14A2"/>
    <w:rsid w:val="56226294"/>
    <w:rsid w:val="563B3C13"/>
    <w:rsid w:val="56403F78"/>
    <w:rsid w:val="565677E3"/>
    <w:rsid w:val="566E2B23"/>
    <w:rsid w:val="567C5B8B"/>
    <w:rsid w:val="56826DF8"/>
    <w:rsid w:val="56B51C18"/>
    <w:rsid w:val="56C41E5B"/>
    <w:rsid w:val="56DC53F6"/>
    <w:rsid w:val="56E524FD"/>
    <w:rsid w:val="56F52014"/>
    <w:rsid w:val="56F91B04"/>
    <w:rsid w:val="572A46DD"/>
    <w:rsid w:val="572D7120"/>
    <w:rsid w:val="573E602B"/>
    <w:rsid w:val="575B6C94"/>
    <w:rsid w:val="579D6934"/>
    <w:rsid w:val="57C9597B"/>
    <w:rsid w:val="57CD4D3F"/>
    <w:rsid w:val="57D926C6"/>
    <w:rsid w:val="57EC3417"/>
    <w:rsid w:val="57F16C7F"/>
    <w:rsid w:val="58073B1B"/>
    <w:rsid w:val="580E4381"/>
    <w:rsid w:val="582901C7"/>
    <w:rsid w:val="58586CFE"/>
    <w:rsid w:val="585A65D3"/>
    <w:rsid w:val="588C2DDE"/>
    <w:rsid w:val="58906B0C"/>
    <w:rsid w:val="589B7E1A"/>
    <w:rsid w:val="58A41F44"/>
    <w:rsid w:val="58B0120D"/>
    <w:rsid w:val="58C35579"/>
    <w:rsid w:val="58DA3BB7"/>
    <w:rsid w:val="5903310E"/>
    <w:rsid w:val="591A4940"/>
    <w:rsid w:val="591C5F7E"/>
    <w:rsid w:val="59215342"/>
    <w:rsid w:val="593B570D"/>
    <w:rsid w:val="59470419"/>
    <w:rsid w:val="59576500"/>
    <w:rsid w:val="5958305D"/>
    <w:rsid w:val="59692CB9"/>
    <w:rsid w:val="59837DAB"/>
    <w:rsid w:val="59A860E0"/>
    <w:rsid w:val="59BE5287"/>
    <w:rsid w:val="59C916D8"/>
    <w:rsid w:val="59ED0E22"/>
    <w:rsid w:val="5A020743"/>
    <w:rsid w:val="5A0E4489"/>
    <w:rsid w:val="5A137381"/>
    <w:rsid w:val="5A2275C4"/>
    <w:rsid w:val="5A2666EF"/>
    <w:rsid w:val="5A36306F"/>
    <w:rsid w:val="5A45526D"/>
    <w:rsid w:val="5A6825F5"/>
    <w:rsid w:val="5A7871E4"/>
    <w:rsid w:val="5A8E4C59"/>
    <w:rsid w:val="5A99726A"/>
    <w:rsid w:val="5A9A07E3"/>
    <w:rsid w:val="5AA075D5"/>
    <w:rsid w:val="5ADE798F"/>
    <w:rsid w:val="5AF34ABD"/>
    <w:rsid w:val="5AF96577"/>
    <w:rsid w:val="5B137F25"/>
    <w:rsid w:val="5B2348F0"/>
    <w:rsid w:val="5B2B4506"/>
    <w:rsid w:val="5B4A3CCD"/>
    <w:rsid w:val="5B4B3F64"/>
    <w:rsid w:val="5B646A46"/>
    <w:rsid w:val="5B726B7B"/>
    <w:rsid w:val="5B763FF3"/>
    <w:rsid w:val="5B82688F"/>
    <w:rsid w:val="5B955973"/>
    <w:rsid w:val="5B977B3E"/>
    <w:rsid w:val="5BA04C44"/>
    <w:rsid w:val="5BB70665"/>
    <w:rsid w:val="5BCD20F1"/>
    <w:rsid w:val="5BE32D83"/>
    <w:rsid w:val="5BEA75B7"/>
    <w:rsid w:val="5C537F09"/>
    <w:rsid w:val="5C552EE6"/>
    <w:rsid w:val="5C704D02"/>
    <w:rsid w:val="5C9119F8"/>
    <w:rsid w:val="5C9127DF"/>
    <w:rsid w:val="5C9B7C30"/>
    <w:rsid w:val="5CB16F3A"/>
    <w:rsid w:val="5CC46711"/>
    <w:rsid w:val="5CD56B70"/>
    <w:rsid w:val="5CDD5A24"/>
    <w:rsid w:val="5CED0A69"/>
    <w:rsid w:val="5D070EB6"/>
    <w:rsid w:val="5D07484F"/>
    <w:rsid w:val="5D292A17"/>
    <w:rsid w:val="5D30024A"/>
    <w:rsid w:val="5D325D70"/>
    <w:rsid w:val="5D5944A8"/>
    <w:rsid w:val="5D6B3030"/>
    <w:rsid w:val="5D6D6DA8"/>
    <w:rsid w:val="5D6E48CE"/>
    <w:rsid w:val="5D814309"/>
    <w:rsid w:val="5DAA3B58"/>
    <w:rsid w:val="5DAF116F"/>
    <w:rsid w:val="5DCC070E"/>
    <w:rsid w:val="5DD9443E"/>
    <w:rsid w:val="5DDD2679"/>
    <w:rsid w:val="5DEC4171"/>
    <w:rsid w:val="5DFE3EA4"/>
    <w:rsid w:val="5E056FE1"/>
    <w:rsid w:val="5E280F21"/>
    <w:rsid w:val="5E310B53"/>
    <w:rsid w:val="5E37504F"/>
    <w:rsid w:val="5E482598"/>
    <w:rsid w:val="5E4D704F"/>
    <w:rsid w:val="5E503537"/>
    <w:rsid w:val="5E5D26DE"/>
    <w:rsid w:val="5E7609D5"/>
    <w:rsid w:val="5E9E44A2"/>
    <w:rsid w:val="5EA376F9"/>
    <w:rsid w:val="5EB6436B"/>
    <w:rsid w:val="5EC4084D"/>
    <w:rsid w:val="5EC41B60"/>
    <w:rsid w:val="5EC537C6"/>
    <w:rsid w:val="5ECD026B"/>
    <w:rsid w:val="5ECF730A"/>
    <w:rsid w:val="5EEC7291"/>
    <w:rsid w:val="5F021772"/>
    <w:rsid w:val="5F221E14"/>
    <w:rsid w:val="5F2D4A41"/>
    <w:rsid w:val="5F4753F3"/>
    <w:rsid w:val="5F5226F9"/>
    <w:rsid w:val="5F69359F"/>
    <w:rsid w:val="5F6E5059"/>
    <w:rsid w:val="5F7C32D2"/>
    <w:rsid w:val="5FB96FD7"/>
    <w:rsid w:val="60675D31"/>
    <w:rsid w:val="60816E32"/>
    <w:rsid w:val="60891385"/>
    <w:rsid w:val="608E59B3"/>
    <w:rsid w:val="6097730C"/>
    <w:rsid w:val="60A26D69"/>
    <w:rsid w:val="60DA0BF8"/>
    <w:rsid w:val="614C769B"/>
    <w:rsid w:val="61642270"/>
    <w:rsid w:val="617052C8"/>
    <w:rsid w:val="618D5C6B"/>
    <w:rsid w:val="61952D71"/>
    <w:rsid w:val="61D27B22"/>
    <w:rsid w:val="620174BF"/>
    <w:rsid w:val="62151FC7"/>
    <w:rsid w:val="621C6FEF"/>
    <w:rsid w:val="622158D4"/>
    <w:rsid w:val="6229464B"/>
    <w:rsid w:val="624D4635"/>
    <w:rsid w:val="629152E7"/>
    <w:rsid w:val="62B92A90"/>
    <w:rsid w:val="62FA63C3"/>
    <w:rsid w:val="630A5099"/>
    <w:rsid w:val="63185A08"/>
    <w:rsid w:val="632E0D88"/>
    <w:rsid w:val="63381C06"/>
    <w:rsid w:val="634265E1"/>
    <w:rsid w:val="635228F6"/>
    <w:rsid w:val="63953F6F"/>
    <w:rsid w:val="63AB687C"/>
    <w:rsid w:val="63D3192F"/>
    <w:rsid w:val="63D900E0"/>
    <w:rsid w:val="63DA4D75"/>
    <w:rsid w:val="63DF6526"/>
    <w:rsid w:val="63E45BD4"/>
    <w:rsid w:val="63E83DC9"/>
    <w:rsid w:val="63F7386F"/>
    <w:rsid w:val="64280D74"/>
    <w:rsid w:val="645A5BAC"/>
    <w:rsid w:val="64B5468E"/>
    <w:rsid w:val="64C10332"/>
    <w:rsid w:val="64F71E63"/>
    <w:rsid w:val="65051FBC"/>
    <w:rsid w:val="6526485A"/>
    <w:rsid w:val="653C6120"/>
    <w:rsid w:val="654C7AFD"/>
    <w:rsid w:val="65647193"/>
    <w:rsid w:val="656E190F"/>
    <w:rsid w:val="657D7DA4"/>
    <w:rsid w:val="65895139"/>
    <w:rsid w:val="65982141"/>
    <w:rsid w:val="65B8702E"/>
    <w:rsid w:val="65C41E53"/>
    <w:rsid w:val="65D200F0"/>
    <w:rsid w:val="65DF0A5F"/>
    <w:rsid w:val="65FC6F1B"/>
    <w:rsid w:val="66291A75"/>
    <w:rsid w:val="66560152"/>
    <w:rsid w:val="665A1E94"/>
    <w:rsid w:val="66937143"/>
    <w:rsid w:val="66C842B3"/>
    <w:rsid w:val="670A0B8F"/>
    <w:rsid w:val="671953E6"/>
    <w:rsid w:val="673B249A"/>
    <w:rsid w:val="673B4EB6"/>
    <w:rsid w:val="6753700F"/>
    <w:rsid w:val="67545BDB"/>
    <w:rsid w:val="67706C9D"/>
    <w:rsid w:val="677E23E9"/>
    <w:rsid w:val="67A84750"/>
    <w:rsid w:val="67D4467D"/>
    <w:rsid w:val="680227E3"/>
    <w:rsid w:val="685237E4"/>
    <w:rsid w:val="685F7F2A"/>
    <w:rsid w:val="686456EB"/>
    <w:rsid w:val="687F16A3"/>
    <w:rsid w:val="688B0A2A"/>
    <w:rsid w:val="6899187F"/>
    <w:rsid w:val="68B4407A"/>
    <w:rsid w:val="68C64222"/>
    <w:rsid w:val="68D02927"/>
    <w:rsid w:val="68D2550C"/>
    <w:rsid w:val="68FE2FAA"/>
    <w:rsid w:val="690534E5"/>
    <w:rsid w:val="69117181"/>
    <w:rsid w:val="691A4FE0"/>
    <w:rsid w:val="691B3B5C"/>
    <w:rsid w:val="6949289B"/>
    <w:rsid w:val="694D5CE0"/>
    <w:rsid w:val="6951757E"/>
    <w:rsid w:val="69553CD0"/>
    <w:rsid w:val="698A0B27"/>
    <w:rsid w:val="698F00A6"/>
    <w:rsid w:val="69BA164C"/>
    <w:rsid w:val="69D16911"/>
    <w:rsid w:val="69F72CC2"/>
    <w:rsid w:val="6A107439"/>
    <w:rsid w:val="6A2A37E1"/>
    <w:rsid w:val="6A3E2960"/>
    <w:rsid w:val="6A471FB6"/>
    <w:rsid w:val="6A570BC4"/>
    <w:rsid w:val="6A647492"/>
    <w:rsid w:val="6A723C50"/>
    <w:rsid w:val="6AAB7162"/>
    <w:rsid w:val="6AB60CCB"/>
    <w:rsid w:val="6AC567E1"/>
    <w:rsid w:val="6ACC5A8E"/>
    <w:rsid w:val="6AF5059C"/>
    <w:rsid w:val="6B0A032C"/>
    <w:rsid w:val="6B0E1E52"/>
    <w:rsid w:val="6B1747F7"/>
    <w:rsid w:val="6B9320D0"/>
    <w:rsid w:val="6BB64010"/>
    <w:rsid w:val="6BC332A1"/>
    <w:rsid w:val="6BDF08E4"/>
    <w:rsid w:val="6BF86909"/>
    <w:rsid w:val="6C711CE5"/>
    <w:rsid w:val="6C7155A1"/>
    <w:rsid w:val="6C8A1999"/>
    <w:rsid w:val="6C9E6F7E"/>
    <w:rsid w:val="6CA709F7"/>
    <w:rsid w:val="6CFC3CA5"/>
    <w:rsid w:val="6D0F39D8"/>
    <w:rsid w:val="6D4C5D1C"/>
    <w:rsid w:val="6D4F2CE1"/>
    <w:rsid w:val="6D7813AB"/>
    <w:rsid w:val="6D8C7F00"/>
    <w:rsid w:val="6DB01B9B"/>
    <w:rsid w:val="6DBC0B4D"/>
    <w:rsid w:val="6DC43DA1"/>
    <w:rsid w:val="6DD5581E"/>
    <w:rsid w:val="6DED1B68"/>
    <w:rsid w:val="6E14501E"/>
    <w:rsid w:val="6E1D7FF6"/>
    <w:rsid w:val="6E22598D"/>
    <w:rsid w:val="6E2351AF"/>
    <w:rsid w:val="6E58591F"/>
    <w:rsid w:val="6E7D2BC3"/>
    <w:rsid w:val="6EB32A89"/>
    <w:rsid w:val="6ECE37CA"/>
    <w:rsid w:val="6EDA0016"/>
    <w:rsid w:val="6EF74724"/>
    <w:rsid w:val="6EF961C2"/>
    <w:rsid w:val="6F04549B"/>
    <w:rsid w:val="6F064FA0"/>
    <w:rsid w:val="6F173018"/>
    <w:rsid w:val="6F714959"/>
    <w:rsid w:val="6F767D3E"/>
    <w:rsid w:val="6F9772B8"/>
    <w:rsid w:val="6FBC55BC"/>
    <w:rsid w:val="6FCC67C6"/>
    <w:rsid w:val="6FF345A4"/>
    <w:rsid w:val="6FFF5205"/>
    <w:rsid w:val="701423EB"/>
    <w:rsid w:val="702A4611"/>
    <w:rsid w:val="703B5E96"/>
    <w:rsid w:val="703D085C"/>
    <w:rsid w:val="7060279C"/>
    <w:rsid w:val="7075449A"/>
    <w:rsid w:val="709A3F00"/>
    <w:rsid w:val="70A628A5"/>
    <w:rsid w:val="70C87ECB"/>
    <w:rsid w:val="70E36BBB"/>
    <w:rsid w:val="70F37253"/>
    <w:rsid w:val="711E068D"/>
    <w:rsid w:val="714E7574"/>
    <w:rsid w:val="71523829"/>
    <w:rsid w:val="717958C4"/>
    <w:rsid w:val="717C3606"/>
    <w:rsid w:val="717E6A9E"/>
    <w:rsid w:val="71AC4CBB"/>
    <w:rsid w:val="71B67F59"/>
    <w:rsid w:val="71DB493D"/>
    <w:rsid w:val="71F820D6"/>
    <w:rsid w:val="72176CBB"/>
    <w:rsid w:val="72535CB3"/>
    <w:rsid w:val="72816F46"/>
    <w:rsid w:val="7282276A"/>
    <w:rsid w:val="72887B76"/>
    <w:rsid w:val="728B1D53"/>
    <w:rsid w:val="72916C3D"/>
    <w:rsid w:val="72AE6A04"/>
    <w:rsid w:val="72B0462B"/>
    <w:rsid w:val="72E831B6"/>
    <w:rsid w:val="73202998"/>
    <w:rsid w:val="73214465"/>
    <w:rsid w:val="73317DD8"/>
    <w:rsid w:val="7347064A"/>
    <w:rsid w:val="735E7467"/>
    <w:rsid w:val="73DA3E74"/>
    <w:rsid w:val="73DC65DE"/>
    <w:rsid w:val="73ED4347"/>
    <w:rsid w:val="741B5358"/>
    <w:rsid w:val="743C0E2B"/>
    <w:rsid w:val="74424693"/>
    <w:rsid w:val="744901B5"/>
    <w:rsid w:val="74853E5D"/>
    <w:rsid w:val="748A428C"/>
    <w:rsid w:val="74BC608C"/>
    <w:rsid w:val="74CC0967"/>
    <w:rsid w:val="74D3178F"/>
    <w:rsid w:val="74F65025"/>
    <w:rsid w:val="74F811F5"/>
    <w:rsid w:val="74FE5218"/>
    <w:rsid w:val="7513602F"/>
    <w:rsid w:val="754D1541"/>
    <w:rsid w:val="755F42E3"/>
    <w:rsid w:val="75832D5B"/>
    <w:rsid w:val="75886994"/>
    <w:rsid w:val="759A67C7"/>
    <w:rsid w:val="75A1188D"/>
    <w:rsid w:val="75A734D1"/>
    <w:rsid w:val="75D7436A"/>
    <w:rsid w:val="75E11E6D"/>
    <w:rsid w:val="75F25C45"/>
    <w:rsid w:val="761C4C9E"/>
    <w:rsid w:val="7662726E"/>
    <w:rsid w:val="766905FD"/>
    <w:rsid w:val="76787019"/>
    <w:rsid w:val="76951FE6"/>
    <w:rsid w:val="76A01B45"/>
    <w:rsid w:val="76B4739E"/>
    <w:rsid w:val="76EA4309"/>
    <w:rsid w:val="76ED2C45"/>
    <w:rsid w:val="76F51E90"/>
    <w:rsid w:val="77065E4C"/>
    <w:rsid w:val="770A5210"/>
    <w:rsid w:val="7722255A"/>
    <w:rsid w:val="77277B70"/>
    <w:rsid w:val="77277B95"/>
    <w:rsid w:val="772B7660"/>
    <w:rsid w:val="77355D26"/>
    <w:rsid w:val="77381AD1"/>
    <w:rsid w:val="774358FC"/>
    <w:rsid w:val="77505273"/>
    <w:rsid w:val="77562203"/>
    <w:rsid w:val="775939AE"/>
    <w:rsid w:val="775A3D1C"/>
    <w:rsid w:val="77644920"/>
    <w:rsid w:val="779C055E"/>
    <w:rsid w:val="77A2369A"/>
    <w:rsid w:val="77B00EA5"/>
    <w:rsid w:val="77C41863"/>
    <w:rsid w:val="77D21DDF"/>
    <w:rsid w:val="77D3090F"/>
    <w:rsid w:val="77E3630F"/>
    <w:rsid w:val="77F500A3"/>
    <w:rsid w:val="7803603C"/>
    <w:rsid w:val="780A196C"/>
    <w:rsid w:val="780F5FC3"/>
    <w:rsid w:val="7818524D"/>
    <w:rsid w:val="783A38D3"/>
    <w:rsid w:val="78484242"/>
    <w:rsid w:val="785A7582"/>
    <w:rsid w:val="78807F3E"/>
    <w:rsid w:val="788A482A"/>
    <w:rsid w:val="78977B88"/>
    <w:rsid w:val="78A1455F"/>
    <w:rsid w:val="78D36201"/>
    <w:rsid w:val="78DC3DFA"/>
    <w:rsid w:val="78DD22BE"/>
    <w:rsid w:val="78E33F6B"/>
    <w:rsid w:val="78F7198C"/>
    <w:rsid w:val="78F95881"/>
    <w:rsid w:val="790B6163"/>
    <w:rsid w:val="791954AD"/>
    <w:rsid w:val="792720A9"/>
    <w:rsid w:val="794D70AD"/>
    <w:rsid w:val="7953058E"/>
    <w:rsid w:val="795D2CB9"/>
    <w:rsid w:val="79652BD2"/>
    <w:rsid w:val="798219D5"/>
    <w:rsid w:val="79921A5A"/>
    <w:rsid w:val="79AC3E96"/>
    <w:rsid w:val="79BB0EF6"/>
    <w:rsid w:val="79C3523C"/>
    <w:rsid w:val="79CD3FDA"/>
    <w:rsid w:val="79E00959"/>
    <w:rsid w:val="79FB7423"/>
    <w:rsid w:val="7A18566D"/>
    <w:rsid w:val="7A294C18"/>
    <w:rsid w:val="7A2B5BC9"/>
    <w:rsid w:val="7A6C58B0"/>
    <w:rsid w:val="7A85177D"/>
    <w:rsid w:val="7A936EE8"/>
    <w:rsid w:val="7AB04B26"/>
    <w:rsid w:val="7AB24A21"/>
    <w:rsid w:val="7AC53F07"/>
    <w:rsid w:val="7AC9234D"/>
    <w:rsid w:val="7ACA7190"/>
    <w:rsid w:val="7AD143E2"/>
    <w:rsid w:val="7B0D52CF"/>
    <w:rsid w:val="7B230961"/>
    <w:rsid w:val="7B332F87"/>
    <w:rsid w:val="7B57268A"/>
    <w:rsid w:val="7B6503BE"/>
    <w:rsid w:val="7B875081"/>
    <w:rsid w:val="7BB57CD1"/>
    <w:rsid w:val="7BB85132"/>
    <w:rsid w:val="7BBD2674"/>
    <w:rsid w:val="7BD9715F"/>
    <w:rsid w:val="7C016BE2"/>
    <w:rsid w:val="7C094280"/>
    <w:rsid w:val="7C0C417E"/>
    <w:rsid w:val="7C114CED"/>
    <w:rsid w:val="7C1D4AD1"/>
    <w:rsid w:val="7C1D7794"/>
    <w:rsid w:val="7C2D5C29"/>
    <w:rsid w:val="7C2F6981"/>
    <w:rsid w:val="7C323129"/>
    <w:rsid w:val="7C374C44"/>
    <w:rsid w:val="7C3F595C"/>
    <w:rsid w:val="7C697D62"/>
    <w:rsid w:val="7C6E2C08"/>
    <w:rsid w:val="7C8D584A"/>
    <w:rsid w:val="7C9275E1"/>
    <w:rsid w:val="7C9C5B48"/>
    <w:rsid w:val="7CE00EED"/>
    <w:rsid w:val="7CF2415B"/>
    <w:rsid w:val="7CF44998"/>
    <w:rsid w:val="7D133070"/>
    <w:rsid w:val="7D27303F"/>
    <w:rsid w:val="7D3354C1"/>
    <w:rsid w:val="7D3C3975"/>
    <w:rsid w:val="7D501EA9"/>
    <w:rsid w:val="7D534A2E"/>
    <w:rsid w:val="7D562F5D"/>
    <w:rsid w:val="7D617D3D"/>
    <w:rsid w:val="7D9817C8"/>
    <w:rsid w:val="7D9D6DDE"/>
    <w:rsid w:val="7DC8346C"/>
    <w:rsid w:val="7DE0477A"/>
    <w:rsid w:val="7DEA227E"/>
    <w:rsid w:val="7E01111B"/>
    <w:rsid w:val="7E1A78D3"/>
    <w:rsid w:val="7E4328CE"/>
    <w:rsid w:val="7E527DC1"/>
    <w:rsid w:val="7E6D055E"/>
    <w:rsid w:val="7E6F621D"/>
    <w:rsid w:val="7E7A06F0"/>
    <w:rsid w:val="7E912C54"/>
    <w:rsid w:val="7EBC5E02"/>
    <w:rsid w:val="7EC266F4"/>
    <w:rsid w:val="7EC64656"/>
    <w:rsid w:val="7ECD53F2"/>
    <w:rsid w:val="7EE747B5"/>
    <w:rsid w:val="7F015B2B"/>
    <w:rsid w:val="7F030EC3"/>
    <w:rsid w:val="7F0943BE"/>
    <w:rsid w:val="7F100549"/>
    <w:rsid w:val="7F207D6D"/>
    <w:rsid w:val="7F2A46A1"/>
    <w:rsid w:val="7F5D7385"/>
    <w:rsid w:val="7F711166"/>
    <w:rsid w:val="7F7122D0"/>
    <w:rsid w:val="7FA97CBC"/>
    <w:rsid w:val="7FB10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qFormat="1"/>
    <w:lsdException w:name="caption" w:semiHidden="1" w:unhideWhenUsed="1" w:qFormat="1"/>
    <w:lsdException w:name="annotation reference" w:uiPriority="99" w:unhideWhenUsed="1" w:qFormat="1"/>
    <w:lsdException w:name="Title" w:qFormat="1"/>
    <w:lsdException w:name="Body Text" w:uiPriority="99" w:qFormat="1"/>
    <w:lsdException w:name="Subtitle"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120" w:after="120" w:line="360" w:lineRule="auto"/>
      <w:jc w:val="center"/>
      <w:outlineLvl w:val="0"/>
    </w:pPr>
    <w:rPr>
      <w:b/>
      <w:bCs/>
      <w:kern w:val="44"/>
      <w:sz w:val="30"/>
      <w:szCs w:val="44"/>
      <w:lang/>
    </w:rPr>
  </w:style>
  <w:style w:type="paragraph" w:styleId="2">
    <w:name w:val="heading 2"/>
    <w:basedOn w:val="a"/>
    <w:next w:val="a"/>
    <w:link w:val="20"/>
    <w:qFormat/>
    <w:pPr>
      <w:keepNext/>
      <w:keepLines/>
      <w:spacing w:before="120" w:after="120" w:line="360" w:lineRule="auto"/>
      <w:jc w:val="center"/>
      <w:outlineLvl w:val="1"/>
    </w:pPr>
    <w:rPr>
      <w:rFonts w:ascii="Arial" w:hAnsi="Arial"/>
      <w:b/>
      <w:bCs/>
      <w:sz w:val="28"/>
      <w:szCs w:val="32"/>
      <w:lang/>
    </w:rPr>
  </w:style>
  <w:style w:type="paragraph" w:styleId="3">
    <w:name w:val="heading 3"/>
    <w:basedOn w:val="a"/>
    <w:next w:val="a"/>
    <w:link w:val="30"/>
    <w:qFormat/>
    <w:pPr>
      <w:keepNext/>
      <w:keepLines/>
      <w:spacing w:before="120" w:after="120" w:line="360" w:lineRule="auto"/>
      <w:ind w:firstLineChars="200" w:firstLine="200"/>
      <w:outlineLvl w:val="2"/>
    </w:pPr>
    <w:rPr>
      <w:rFonts w:eastAsia="黑体"/>
      <w:b/>
      <w:bCs/>
      <w:szCs w:val="32"/>
      <w:lang/>
    </w:rPr>
  </w:style>
  <w:style w:type="paragraph" w:styleId="4">
    <w:name w:val="heading 4"/>
    <w:basedOn w:val="a"/>
    <w:next w:val="a"/>
    <w:link w:val="41"/>
    <w:uiPriority w:val="9"/>
    <w:qFormat/>
    <w:pPr>
      <w:keepNext/>
      <w:keepLines/>
      <w:spacing w:before="280" w:after="290" w:line="376" w:lineRule="auto"/>
      <w:outlineLvl w:val="3"/>
    </w:pPr>
    <w:rPr>
      <w:rFonts w:ascii="Calibri Light" w:hAnsi="Calibri Light"/>
      <w:b/>
      <w:bCs/>
      <w:sz w:val="28"/>
      <w:szCs w:val="28"/>
      <w:lang/>
    </w:rPr>
  </w:style>
  <w:style w:type="character" w:default="1" w:styleId="a0">
    <w:name w:val="Default Paragraph Font"/>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bCs/>
      <w:kern w:val="44"/>
      <w:sz w:val="30"/>
      <w:szCs w:val="44"/>
    </w:rPr>
  </w:style>
  <w:style w:type="character" w:customStyle="1" w:styleId="20">
    <w:name w:val="标题 2 字符"/>
    <w:link w:val="2"/>
    <w:rPr>
      <w:rFonts w:ascii="Arial" w:hAnsi="Arial"/>
      <w:b/>
      <w:bCs/>
      <w:kern w:val="2"/>
      <w:sz w:val="28"/>
      <w:szCs w:val="32"/>
    </w:rPr>
  </w:style>
  <w:style w:type="character" w:customStyle="1" w:styleId="30">
    <w:name w:val="标题 3 字符"/>
    <w:link w:val="3"/>
    <w:rPr>
      <w:rFonts w:eastAsia="黑体"/>
      <w:b/>
      <w:bCs/>
      <w:kern w:val="2"/>
      <w:sz w:val="21"/>
      <w:szCs w:val="32"/>
    </w:rPr>
  </w:style>
  <w:style w:type="character" w:customStyle="1" w:styleId="41">
    <w:name w:val="标题 4 字符1"/>
    <w:link w:val="4"/>
    <w:uiPriority w:val="9"/>
    <w:rPr>
      <w:rFonts w:ascii="Calibri Light" w:hAnsi="Calibri Light"/>
      <w:b/>
      <w:bCs/>
      <w:kern w:val="2"/>
      <w:sz w:val="28"/>
      <w:szCs w:val="28"/>
    </w:rPr>
  </w:style>
  <w:style w:type="paragraph" w:styleId="TOC7">
    <w:name w:val="TOC 7"/>
    <w:basedOn w:val="a"/>
    <w:next w:val="a"/>
    <w:pPr>
      <w:ind w:leftChars="1200" w:left="2520"/>
    </w:pPr>
  </w:style>
  <w:style w:type="paragraph" w:styleId="a3">
    <w:name w:val="Normal Indent"/>
    <w:basedOn w:val="a"/>
    <w:link w:val="a4"/>
    <w:pPr>
      <w:autoSpaceDE w:val="0"/>
      <w:autoSpaceDN w:val="0"/>
      <w:adjustRightInd w:val="0"/>
      <w:spacing w:line="640" w:lineRule="exact"/>
      <w:ind w:firstLine="585"/>
    </w:pPr>
    <w:rPr>
      <w:rFonts w:ascii="楷体_GB2312" w:eastAsia="楷体_GB2312"/>
      <w:kern w:val="0"/>
      <w:sz w:val="32"/>
      <w:szCs w:val="32"/>
      <w:lang/>
    </w:rPr>
  </w:style>
  <w:style w:type="character" w:customStyle="1" w:styleId="a4">
    <w:name w:val="正文缩进 字符"/>
    <w:link w:val="a3"/>
    <w:rPr>
      <w:rFonts w:ascii="楷体_GB2312" w:eastAsia="楷体_GB2312"/>
      <w:sz w:val="32"/>
      <w:szCs w:val="32"/>
    </w:rPr>
  </w:style>
  <w:style w:type="paragraph" w:styleId="a5">
    <w:name w:val="annotation text"/>
    <w:basedOn w:val="a"/>
    <w:pPr>
      <w:jc w:val="left"/>
    </w:pPr>
    <w:rPr>
      <w:szCs w:val="24"/>
    </w:rPr>
  </w:style>
  <w:style w:type="paragraph" w:styleId="a6">
    <w:name w:val="Body Text"/>
    <w:basedOn w:val="a"/>
    <w:next w:val="a"/>
    <w:link w:val="a7"/>
    <w:uiPriority w:val="99"/>
    <w:qFormat/>
    <w:rPr>
      <w:color w:val="993300"/>
      <w:sz w:val="24"/>
      <w:lang/>
    </w:rPr>
  </w:style>
  <w:style w:type="character" w:customStyle="1" w:styleId="a7">
    <w:name w:val="正文文本 字符"/>
    <w:link w:val="a6"/>
    <w:uiPriority w:val="99"/>
    <w:rPr>
      <w:color w:val="993300"/>
      <w:kern w:val="2"/>
      <w:sz w:val="24"/>
    </w:rPr>
  </w:style>
  <w:style w:type="paragraph" w:styleId="a8">
    <w:name w:val="Body Text Indent"/>
    <w:basedOn w:val="a"/>
    <w:link w:val="a9"/>
    <w:pPr>
      <w:ind w:firstLine="480"/>
    </w:pPr>
    <w:rPr>
      <w:rFonts w:ascii="宋体" w:hAnsi="宋体"/>
      <w:lang/>
    </w:rPr>
  </w:style>
  <w:style w:type="character" w:customStyle="1" w:styleId="a9">
    <w:name w:val="正文文本缩进 字符"/>
    <w:link w:val="a8"/>
    <w:rPr>
      <w:rFonts w:ascii="宋体" w:hAnsi="宋体"/>
      <w:kern w:val="2"/>
      <w:sz w:val="21"/>
    </w:rPr>
  </w:style>
  <w:style w:type="paragraph" w:styleId="21">
    <w:name w:val="List 2"/>
    <w:basedOn w:val="a"/>
    <w:pPr>
      <w:spacing w:line="360" w:lineRule="auto"/>
      <w:ind w:leftChars="200" w:left="100" w:hangingChars="200" w:hanging="200"/>
    </w:pPr>
  </w:style>
  <w:style w:type="paragraph" w:styleId="TOC5">
    <w:name w:val="TOC 5"/>
    <w:basedOn w:val="a"/>
    <w:next w:val="a"/>
    <w:pPr>
      <w:ind w:leftChars="800" w:left="1680"/>
    </w:pPr>
  </w:style>
  <w:style w:type="paragraph" w:styleId="TOC3">
    <w:name w:val="TOC 3"/>
    <w:basedOn w:val="a"/>
    <w:next w:val="a"/>
    <w:pPr>
      <w:ind w:leftChars="400" w:left="840"/>
    </w:pPr>
  </w:style>
  <w:style w:type="paragraph" w:styleId="aa">
    <w:name w:val="Plain Text"/>
    <w:basedOn w:val="a"/>
    <w:link w:val="ab"/>
    <w:uiPriority w:val="99"/>
    <w:qFormat/>
    <w:rPr>
      <w:rFonts w:ascii="宋体" w:hAnsi="Courier New" w:cs="Courier New"/>
      <w:szCs w:val="21"/>
    </w:rPr>
  </w:style>
  <w:style w:type="character" w:customStyle="1" w:styleId="ab">
    <w:name w:val="纯文本 字符"/>
    <w:link w:val="aa"/>
    <w:uiPriority w:val="99"/>
    <w:qFormat/>
    <w:locked/>
    <w:rPr>
      <w:rFonts w:ascii="宋体" w:eastAsia="宋体" w:hAnsi="Courier New" w:cs="Courier New"/>
      <w:kern w:val="2"/>
      <w:sz w:val="21"/>
      <w:szCs w:val="21"/>
      <w:lang w:val="en-US" w:eastAsia="zh-CN" w:bidi="ar-SA"/>
    </w:rPr>
  </w:style>
  <w:style w:type="paragraph" w:styleId="TOC8">
    <w:name w:val="TOC 8"/>
    <w:basedOn w:val="a"/>
    <w:next w:val="a"/>
    <w:pPr>
      <w:ind w:leftChars="1400" w:left="2940"/>
    </w:pPr>
  </w:style>
  <w:style w:type="paragraph" w:styleId="ac">
    <w:name w:val="Date"/>
    <w:basedOn w:val="a"/>
    <w:next w:val="a"/>
    <w:link w:val="ad"/>
    <w:pPr>
      <w:spacing w:line="360" w:lineRule="auto"/>
    </w:pPr>
    <w:rPr>
      <w:rFonts w:ascii="宋体"/>
      <w:sz w:val="24"/>
      <w:lang/>
    </w:rPr>
  </w:style>
  <w:style w:type="character" w:customStyle="1" w:styleId="ad">
    <w:name w:val="日期 字符"/>
    <w:link w:val="ac"/>
    <w:rPr>
      <w:rFonts w:ascii="宋体"/>
      <w:kern w:val="2"/>
      <w:sz w:val="24"/>
    </w:rPr>
  </w:style>
  <w:style w:type="paragraph" w:styleId="22">
    <w:name w:val="Body Text Indent 2"/>
    <w:basedOn w:val="a"/>
    <w:link w:val="23"/>
    <w:pPr>
      <w:spacing w:after="120" w:line="480" w:lineRule="auto"/>
      <w:ind w:leftChars="200" w:left="420"/>
    </w:pPr>
    <w:rPr>
      <w:szCs w:val="24"/>
      <w:lang/>
    </w:rPr>
  </w:style>
  <w:style w:type="character" w:customStyle="1" w:styleId="23">
    <w:name w:val="正文文本缩进 2 字符"/>
    <w:link w:val="22"/>
    <w:rPr>
      <w:kern w:val="2"/>
      <w:sz w:val="21"/>
      <w:szCs w:val="24"/>
    </w:rPr>
  </w:style>
  <w:style w:type="paragraph" w:styleId="ae">
    <w:name w:val="Balloon Text"/>
    <w:basedOn w:val="a"/>
    <w:link w:val="af"/>
    <w:rPr>
      <w:sz w:val="18"/>
      <w:szCs w:val="18"/>
      <w:lang/>
    </w:rPr>
  </w:style>
  <w:style w:type="character" w:customStyle="1" w:styleId="af">
    <w:name w:val="批注框文本 字符"/>
    <w:link w:val="ae"/>
    <w:rPr>
      <w:kern w:val="2"/>
      <w:sz w:val="18"/>
      <w:szCs w:val="18"/>
    </w:rPr>
  </w:style>
  <w:style w:type="paragraph" w:styleId="af0">
    <w:name w:val="footer"/>
    <w:basedOn w:val="a"/>
    <w:link w:val="af1"/>
    <w:uiPriority w:val="99"/>
    <w:qFormat/>
    <w:pPr>
      <w:tabs>
        <w:tab w:val="center" w:pos="4153"/>
        <w:tab w:val="right" w:pos="8306"/>
      </w:tabs>
      <w:snapToGrid w:val="0"/>
      <w:jc w:val="left"/>
    </w:pPr>
    <w:rPr>
      <w:sz w:val="18"/>
      <w:lang/>
    </w:rPr>
  </w:style>
  <w:style w:type="character" w:customStyle="1" w:styleId="af1">
    <w:name w:val="页脚 字符"/>
    <w:link w:val="af0"/>
    <w:uiPriority w:val="99"/>
    <w:qFormat/>
    <w:rPr>
      <w:kern w:val="2"/>
      <w:sz w:val="18"/>
    </w:rPr>
  </w:style>
  <w:style w:type="paragraph" w:styleId="af2">
    <w:name w:val="header"/>
    <w:basedOn w:val="a"/>
    <w:link w:val="af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af3">
    <w:name w:val="页眉 字符"/>
    <w:link w:val="af2"/>
    <w:rPr>
      <w:rFonts w:eastAsia="宋体"/>
      <w:kern w:val="2"/>
      <w:sz w:val="18"/>
      <w:lang w:val="en-US" w:eastAsia="zh-CN" w:bidi="ar-SA"/>
    </w:rPr>
  </w:style>
  <w:style w:type="paragraph" w:styleId="TOC1">
    <w:name w:val="TOC 1"/>
    <w:basedOn w:val="a"/>
    <w:next w:val="a"/>
    <w:uiPriority w:val="39"/>
  </w:style>
  <w:style w:type="paragraph" w:styleId="TOC4">
    <w:name w:val="TOC 4"/>
    <w:basedOn w:val="a"/>
    <w:next w:val="a"/>
    <w:pPr>
      <w:ind w:leftChars="600" w:left="1260"/>
    </w:pPr>
  </w:style>
  <w:style w:type="paragraph" w:styleId="TOC6">
    <w:name w:val="TOC 6"/>
    <w:basedOn w:val="a"/>
    <w:next w:val="a"/>
    <w:pPr>
      <w:ind w:leftChars="1000" w:left="2100"/>
    </w:pPr>
  </w:style>
  <w:style w:type="paragraph" w:styleId="TOC2">
    <w:name w:val="TOC 2"/>
    <w:basedOn w:val="a"/>
    <w:next w:val="a"/>
    <w:pPr>
      <w:ind w:leftChars="200" w:left="420"/>
    </w:pPr>
  </w:style>
  <w:style w:type="paragraph" w:styleId="TOC9">
    <w:name w:val="TOC 9"/>
    <w:basedOn w:val="a"/>
    <w:next w:val="a"/>
    <w:pPr>
      <w:ind w:leftChars="1600" w:left="3360"/>
    </w:pPr>
  </w:style>
  <w:style w:type="paragraph" w:styleId="24">
    <w:name w:val="List Continue 2"/>
    <w:basedOn w:val="a"/>
    <w:pPr>
      <w:spacing w:after="120"/>
      <w:ind w:leftChars="400" w:left="840"/>
      <w:contextualSpacing/>
    </w:pPr>
  </w:style>
  <w:style w:type="paragraph" w:styleId="af4">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f5">
    <w:name w:val="Strong"/>
    <w:uiPriority w:val="22"/>
    <w:qFormat/>
    <w:rPr>
      <w:b/>
      <w:bCs/>
    </w:rPr>
  </w:style>
  <w:style w:type="character" w:styleId="af6">
    <w:name w:val="page number"/>
  </w:style>
  <w:style w:type="character" w:styleId="af7">
    <w:name w:val="Hyperlink"/>
    <w:rPr>
      <w:color w:val="0000FF"/>
      <w:u w:val="single"/>
    </w:rPr>
  </w:style>
  <w:style w:type="character" w:styleId="af8">
    <w:name w:val="annotation reference"/>
    <w:uiPriority w:val="99"/>
    <w:unhideWhenUsed/>
    <w:qFormat/>
    <w:rPr>
      <w:sz w:val="21"/>
      <w:szCs w:val="21"/>
    </w:rPr>
  </w:style>
  <w:style w:type="character" w:customStyle="1" w:styleId="ListParagraphChar1">
    <w:name w:val="List Paragraph Char1"/>
    <w:aliases w:val="一级悬挂 Char"/>
    <w:link w:val="ListParagraph"/>
    <w:locked/>
    <w:rPr>
      <w:rFonts w:eastAsia="宋体"/>
      <w:sz w:val="24"/>
      <w:lang w:val="en-US" w:eastAsia="zh-CN" w:bidi="ar-SA"/>
    </w:rPr>
  </w:style>
  <w:style w:type="paragraph" w:customStyle="1" w:styleId="ListParagraph">
    <w:name w:val="List Paragraph"/>
    <w:basedOn w:val="a"/>
    <w:link w:val="ListParagraphChar1"/>
    <w:pPr>
      <w:ind w:firstLineChars="200" w:firstLine="420"/>
    </w:pPr>
    <w:rPr>
      <w:kern w:val="0"/>
      <w:sz w:val="24"/>
    </w:rPr>
  </w:style>
  <w:style w:type="character" w:customStyle="1" w:styleId="NormalCharacter">
    <w:name w:val="NormalCharacter"/>
    <w:link w:val="UserStyle64"/>
  </w:style>
  <w:style w:type="paragraph" w:customStyle="1" w:styleId="UserStyle64">
    <w:name w:val="UserStyle_64"/>
    <w:basedOn w:val="a"/>
    <w:link w:val="NormalCharacter"/>
    <w:pPr>
      <w:widowControl/>
      <w:textAlignment w:val="baseline"/>
    </w:pPr>
    <w:rPr>
      <w:kern w:val="0"/>
      <w:sz w:val="20"/>
    </w:rPr>
  </w:style>
  <w:style w:type="character" w:customStyle="1" w:styleId="09whCharChar">
    <w:name w:val="09正文_wh Char Char"/>
    <w:link w:val="09wh"/>
    <w:locked/>
    <w:rPr>
      <w:rFonts w:eastAsia="Times New Roman"/>
      <w:sz w:val="28"/>
      <w:lang w:val="en-US" w:eastAsia="zh-CN" w:bidi="ar-SA"/>
    </w:rPr>
  </w:style>
  <w:style w:type="paragraph" w:customStyle="1" w:styleId="09wh">
    <w:name w:val="09正文_wh"/>
    <w:link w:val="09whCharChar"/>
    <w:pPr>
      <w:spacing w:line="300" w:lineRule="auto"/>
      <w:ind w:firstLineChars="200" w:firstLine="200"/>
      <w:jc w:val="both"/>
    </w:pPr>
    <w:rPr>
      <w:rFonts w:eastAsia="Times New Roman"/>
      <w:sz w:val="28"/>
    </w:rPr>
  </w:style>
  <w:style w:type="paragraph" w:customStyle="1" w:styleId="New">
    <w:name w:val="正文 New"/>
    <w:pPr>
      <w:widowControl w:val="0"/>
      <w:spacing w:line="324" w:lineRule="auto"/>
      <w:jc w:val="both"/>
    </w:pPr>
    <w:rPr>
      <w:kern w:val="2"/>
      <w:sz w:val="21"/>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Char2CharCharChar">
    <w:name w:val="Char2 Char Char Char"/>
    <w:basedOn w:val="a"/>
    <w:rPr>
      <w:rFonts w:ascii="Tahoma" w:hAnsi="Tahoma"/>
      <w:sz w:val="24"/>
    </w:rPr>
  </w:style>
  <w:style w:type="paragraph" w:customStyle="1" w:styleId="CharCharCharCharCharCharCharCharCharChar">
    <w:name w:val=" Char Char Char Char Char Char Char Char Char Char"/>
    <w:basedOn w:val="a"/>
    <w:rPr>
      <w:rFonts w:ascii="Tahoma" w:hAnsi="Tahoma"/>
      <w:sz w:val="24"/>
    </w:rPr>
  </w:style>
  <w:style w:type="paragraph" w:customStyle="1" w:styleId="xl31">
    <w:name w:val="xl3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Char2CharCharChar0">
    <w:name w:val=" Char2 Char Char Char"/>
    <w:basedOn w:val="a"/>
    <w:rPr>
      <w:rFonts w:ascii="Tahoma" w:hAnsi="Tahoma"/>
      <w:sz w:val="24"/>
    </w:rPr>
  </w:style>
  <w:style w:type="paragraph" w:customStyle="1" w:styleId="xl37">
    <w:name w:val="xl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pa-19">
    <w:name w:val="pa-19"/>
    <w:basedOn w:val="a"/>
    <w:pPr>
      <w:widowControl/>
      <w:spacing w:before="100" w:beforeAutospacing="1" w:after="100" w:afterAutospacing="1"/>
      <w:jc w:val="left"/>
    </w:pPr>
    <w:rPr>
      <w:rFonts w:ascii="宋体" w:hAnsi="宋体" w:cs="宋体"/>
      <w:kern w:val="0"/>
      <w:sz w:val="24"/>
      <w:szCs w:val="24"/>
    </w:rPr>
  </w:style>
  <w:style w:type="paragraph" w:customStyle="1" w:styleId="Style65">
    <w:name w:val="_Style 65"/>
    <w:basedOn w:val="a"/>
    <w:next w:val="a"/>
    <w:pPr>
      <w:ind w:leftChars="1000" w:left="2100"/>
    </w:pPr>
  </w:style>
  <w:style w:type="paragraph" w:customStyle="1" w:styleId="af9">
    <w:name w:val="目录"/>
    <w:basedOn w:val="a"/>
    <w:pPr>
      <w:widowControl/>
      <w:jc w:val="center"/>
    </w:pPr>
    <w:rPr>
      <w:rFonts w:ascii="宋体"/>
      <w:b/>
      <w:kern w:val="0"/>
      <w:sz w:val="36"/>
    </w:rPr>
  </w:style>
  <w:style w:type="paragraph" w:customStyle="1" w:styleId="title1">
    <w:name w:val="title1"/>
    <w:basedOn w:val="a"/>
    <w:qFormat/>
    <w:pPr>
      <w:widowControl/>
      <w:jc w:val="left"/>
    </w:pPr>
    <w:rPr>
      <w:rFonts w:ascii="宋体" w:hAnsi="宋体" w:cs="宋体"/>
      <w:kern w:val="0"/>
      <w:sz w:val="24"/>
      <w:szCs w:val="24"/>
    </w:rPr>
  </w:style>
  <w:style w:type="paragraph" w:customStyle="1" w:styleId="CharChar2">
    <w:name w:val=" Char Char2"/>
    <w:basedOn w:val="a"/>
    <w:rPr>
      <w:rFonts w:ascii="Tahoma" w:hAnsi="Tahoma"/>
      <w:sz w:val="24"/>
    </w:rPr>
  </w:style>
  <w:style w:type="character" w:customStyle="1" w:styleId="Char">
    <w:name w:val="纯文本 Char"/>
    <w:uiPriority w:val="99"/>
    <w:locked/>
    <w:rPr>
      <w:rFonts w:ascii="宋体" w:eastAsia="宋体" w:hAnsi="Courier New" w:cs="Courier New"/>
      <w:kern w:val="2"/>
      <w:sz w:val="21"/>
      <w:szCs w:val="21"/>
      <w:lang w:val="en-US" w:eastAsia="zh-CN" w:bidi="ar-SA"/>
    </w:rPr>
  </w:style>
  <w:style w:type="character" w:customStyle="1" w:styleId="40">
    <w:name w:val="标题 4 字符"/>
    <w:semiHidden/>
    <w:rPr>
      <w:rFonts w:ascii="等线 Light" w:eastAsia="等线 Light" w:hAnsi="等线 Light" w:cs="Times New Roman"/>
      <w:b/>
      <w:bCs/>
      <w:kern w:val="2"/>
      <w:sz w:val="28"/>
      <w:szCs w:val="28"/>
    </w:rPr>
  </w:style>
  <w:style w:type="character" w:customStyle="1" w:styleId="Char0">
    <w:name w:val="页脚 Char"/>
    <w:rPr>
      <w:kern w:val="2"/>
      <w:sz w:val="18"/>
    </w:rPr>
  </w:style>
  <w:style w:type="character" w:customStyle="1" w:styleId="fontstyle01">
    <w:name w:val="fontstyle01"/>
    <w:qFormat/>
    <w:rPr>
      <w:rFonts w:ascii="宋体" w:eastAsia="宋体" w:hAnsi="宋体" w:hint="eastAsia"/>
      <w:color w:val="000000"/>
      <w:sz w:val="12"/>
      <w:szCs w:val="12"/>
    </w:rPr>
  </w:style>
  <w:style w:type="character" w:customStyle="1" w:styleId="Char1">
    <w:name w:val="正文缩进 Char"/>
    <w:rPr>
      <w:rFonts w:ascii="楷体_GB2312" w:eastAsia="楷体_GB2312"/>
      <w:sz w:val="32"/>
      <w:szCs w:val="32"/>
      <w:lang w:val="en-US" w:eastAsia="zh-CN" w:bidi="ar-SA"/>
    </w:rPr>
  </w:style>
  <w:style w:type="paragraph" w:customStyle="1" w:styleId="Blockquote">
    <w:name w:val="Blockquote"/>
    <w:basedOn w:val="a"/>
    <w:qFormat/>
    <w:pPr>
      <w:autoSpaceDE w:val="0"/>
      <w:autoSpaceDN w:val="0"/>
      <w:adjustRightInd w:val="0"/>
      <w:spacing w:before="100" w:after="100"/>
      <w:ind w:left="360" w:right="360"/>
      <w:jc w:val="left"/>
    </w:pPr>
    <w:rPr>
      <w:rFonts w:ascii="Calibri" w:hAnsi="Calibri"/>
      <w:kern w:val="0"/>
      <w:sz w:val="24"/>
    </w:rPr>
  </w:style>
  <w:style w:type="paragraph" w:customStyle="1" w:styleId="null3">
    <w:name w:val="null3"/>
    <w:qFormat/>
    <w:rPr>
      <w:rFonts w:ascii="Calibri" w:hAnsi="Calibri" w:hint="eastAsia"/>
      <w:lang/>
    </w:rPr>
  </w:style>
  <w:style w:type="character" w:customStyle="1" w:styleId="tp1">
    <w:name w:val="tp1"/>
  </w:style>
  <w:style w:type="character" w:customStyle="1" w:styleId="11">
    <w:name w:val="纯文本 字符1"/>
    <w:uiPriority w:val="99"/>
    <w:locked/>
    <w:rPr>
      <w:rFonts w:ascii="宋体" w:hAnsi="Courier New" w:cs="Courier New"/>
      <w:kern w:val="2"/>
      <w:sz w:val="21"/>
      <w:szCs w:val="21"/>
    </w:rPr>
  </w:style>
  <w:style w:type="character" w:customStyle="1" w:styleId="25">
    <w:name w:val="正文文本 字符2"/>
    <w:qFormat/>
    <w:rPr>
      <w:color w:val="993300"/>
      <w:kern w:val="2"/>
      <w:sz w:val="24"/>
    </w:rPr>
  </w:style>
</w:styles>
</file>

<file path=word/webSettings.xml><?xml version="1.0" encoding="utf-8"?>
<w:webSettings xmlns:r="http://schemas.openxmlformats.org/officeDocument/2006/relationships" xmlns:w="http://schemas.openxmlformats.org/wordprocessingml/2006/main">
  <w:encoding w:val="x-cp20936"/>
  <w:optimizeForBrowser/>
  <w:allowPNG/>
  <w:pixelsPerInch w:val="130"/>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1411</Words>
  <Characters>8046</Characters>
  <Application>Microsoft Office Word</Application>
  <DocSecurity>0</DocSecurity>
  <PresentationFormat/>
  <Lines>67</Lines>
  <Paragraphs>18</Paragraphs>
  <Slides>0</Slides>
  <Notes>0</Notes>
  <HiddenSlides>0</HiddenSlides>
  <MMClips>0</MMClips>
  <ScaleCrop>false</ScaleCrop>
  <Company>China</Company>
  <LinksUpToDate>false</LinksUpToDate>
  <CharactersWithSpaces>9439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项目编号：KYZB2012-06-071</dc:title>
  <dc:creator>Administrator</dc:creator>
  <cp:lastModifiedBy>王森</cp:lastModifiedBy>
  <cp:revision>2</cp:revision>
  <cp:lastPrinted>2024-07-03T08:02:00Z</cp:lastPrinted>
  <dcterms:created xsi:type="dcterms:W3CDTF">2026-07-15T08:13:00Z</dcterms:created>
  <dcterms:modified xsi:type="dcterms:W3CDTF">2026-07-15T08:13:00Z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E553BC17D9F545A09E6BF3CD1FA74781_13</vt:lpwstr>
  </property>
  <property fmtid="{D5CDD505-2E9C-101B-9397-08002B2CF9AE}" pid="4" name="KSOTemplateDocerSaveRecord">
    <vt:lpwstr>eyJoZGlkIjoiMTFlYzhlMjdkMTJmYmFlNzhhZDAyYTI1YjdiNTM0M2UiLCJ1c2VySWQiOiI1ODI2OTM2ODMifQ==</vt:lpwstr>
  </property>
</Properties>
</file>